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26" w:rsidRDefault="00E10826" w:rsidP="00F837BD">
      <w:pPr>
        <w:spacing w:after="0" w:line="240" w:lineRule="auto"/>
        <w:ind w:firstLine="709"/>
        <w:jc w:val="center"/>
        <w:rPr>
          <w:rFonts w:ascii="a_Helver Bashkir" w:hAnsi="a_Helver Bashkir"/>
          <w:b/>
          <w:sz w:val="24"/>
          <w:szCs w:val="24"/>
        </w:rPr>
      </w:pPr>
      <w:r>
        <w:rPr>
          <w:rFonts w:ascii="a_Helver Bashkir" w:hAnsi="a_Helver Bashkir"/>
          <w:b/>
          <w:sz w:val="24"/>
          <w:szCs w:val="24"/>
        </w:rPr>
        <w:t>Аннотация</w:t>
      </w:r>
    </w:p>
    <w:p w:rsidR="00E10826" w:rsidRPr="00F837BD" w:rsidRDefault="00E10826" w:rsidP="00F837BD">
      <w:pPr>
        <w:spacing w:after="0" w:line="240" w:lineRule="auto"/>
        <w:ind w:firstLine="709"/>
        <w:jc w:val="center"/>
        <w:rPr>
          <w:rFonts w:ascii="Times New Roman" w:hAnsi="Times New Roman"/>
          <w:b/>
          <w:sz w:val="24"/>
          <w:szCs w:val="24"/>
        </w:rPr>
      </w:pPr>
      <w:r>
        <w:rPr>
          <w:rFonts w:ascii="a_Helver Bashkir" w:hAnsi="a_Helver Bashkir"/>
          <w:b/>
          <w:sz w:val="24"/>
          <w:szCs w:val="24"/>
        </w:rPr>
        <w:t>(родной язык и литература</w:t>
      </w:r>
      <w:r>
        <w:rPr>
          <w:rFonts w:ascii="Times New Roman" w:hAnsi="Times New Roman"/>
          <w:b/>
          <w:sz w:val="24"/>
          <w:szCs w:val="24"/>
        </w:rPr>
        <w:t>)</w:t>
      </w:r>
      <w:r w:rsidRPr="000650E7">
        <w:rPr>
          <w:rFonts w:ascii="a_Helver Bashkir" w:hAnsi="a_Helver Bashkir"/>
          <w:sz w:val="24"/>
          <w:szCs w:val="24"/>
          <w:lang w:val="be-BY"/>
        </w:rPr>
        <w:t>.</w:t>
      </w:r>
      <w:r w:rsidRPr="000650E7">
        <w:rPr>
          <w:rFonts w:ascii="a_Helver Bashkir" w:hAnsi="a_Helver Bashkir"/>
          <w:b/>
          <w:sz w:val="24"/>
          <w:szCs w:val="24"/>
        </w:rPr>
        <w:t xml:space="preserve"> </w:t>
      </w:r>
    </w:p>
    <w:p w:rsidR="00E10826" w:rsidRPr="000650E7" w:rsidRDefault="00E10826" w:rsidP="000650E7">
      <w:pPr>
        <w:spacing w:after="0"/>
        <w:jc w:val="both"/>
        <w:rPr>
          <w:rFonts w:ascii="a_Helver Bashkir" w:hAnsi="a_Helver Bashkir"/>
          <w:b/>
          <w:sz w:val="24"/>
          <w:szCs w:val="24"/>
          <w:lang w:val="ba-RU"/>
        </w:rPr>
      </w:pPr>
      <w:r>
        <w:rPr>
          <w:rFonts w:ascii="a_Helver Bashkir" w:hAnsi="a_Helver Bashkir"/>
          <w:b/>
          <w:sz w:val="24"/>
          <w:szCs w:val="24"/>
        </w:rPr>
        <w:t xml:space="preserve">          </w:t>
      </w:r>
      <w:r w:rsidRPr="000650E7">
        <w:rPr>
          <w:rFonts w:ascii="a_Helver Bashkir" w:hAnsi="a_Helver Bashkir"/>
          <w:b/>
          <w:sz w:val="24"/>
          <w:szCs w:val="24"/>
        </w:rPr>
        <w:t>Был эш программаһында федераль һәм республика закондары талаптары тормошҡа ашырыла</w:t>
      </w:r>
      <w:r w:rsidRPr="000650E7">
        <w:rPr>
          <w:rFonts w:ascii="a_Helver Bashkir" w:hAnsi="a_Helver Bashkir"/>
          <w:b/>
          <w:sz w:val="24"/>
          <w:szCs w:val="24"/>
          <w:lang w:val="ba-RU"/>
        </w:rPr>
        <w:t>:</w:t>
      </w:r>
    </w:p>
    <w:p w:rsidR="00E10826" w:rsidRPr="000650E7" w:rsidRDefault="00E10826" w:rsidP="000650E7">
      <w:pPr>
        <w:spacing w:after="0"/>
        <w:jc w:val="both"/>
        <w:rPr>
          <w:rFonts w:ascii="a_Helver Bashkir" w:hAnsi="a_Helver Bashkir"/>
          <w:sz w:val="24"/>
          <w:szCs w:val="24"/>
          <w:lang w:val="ba-RU"/>
        </w:rPr>
      </w:pPr>
      <w:r w:rsidRPr="000650E7">
        <w:rPr>
          <w:rFonts w:ascii="a_Helver Bashkir" w:hAnsi="a_Helver Bashkir"/>
          <w:sz w:val="24"/>
          <w:szCs w:val="24"/>
          <w:lang w:val="ba-RU"/>
        </w:rPr>
        <w:t>«Рәсәй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p>
    <w:p w:rsidR="00E10826" w:rsidRPr="000650E7" w:rsidRDefault="00E10826" w:rsidP="000650E7">
      <w:pPr>
        <w:spacing w:after="0"/>
        <w:jc w:val="both"/>
        <w:rPr>
          <w:rFonts w:ascii="a_Helver Bashkir" w:hAnsi="a_Helver Bashkir"/>
          <w:b/>
          <w:sz w:val="24"/>
          <w:szCs w:val="24"/>
          <w:lang w:val="be-BY"/>
        </w:rPr>
      </w:pPr>
      <w:r w:rsidRPr="000650E7">
        <w:rPr>
          <w:rFonts w:ascii="a_Helver Bashkir" w:hAnsi="a_Helver Bashkir"/>
          <w:b/>
          <w:sz w:val="24"/>
          <w:szCs w:val="24"/>
          <w:lang w:val="be-BY"/>
        </w:rPr>
        <w:t>Программаның йөкмәткеһе 3 йүнәлештә төҙөлгән:</w:t>
      </w:r>
    </w:p>
    <w:p w:rsidR="00E10826" w:rsidRPr="000650E7" w:rsidRDefault="00E10826" w:rsidP="000650E7">
      <w:pPr>
        <w:numPr>
          <w:ilvl w:val="0"/>
          <w:numId w:val="6"/>
        </w:numPr>
        <w:spacing w:after="0"/>
        <w:jc w:val="both"/>
        <w:rPr>
          <w:rFonts w:ascii="a_Helver Bashkir" w:hAnsi="a_Helver Bashkir"/>
          <w:sz w:val="24"/>
          <w:szCs w:val="24"/>
          <w:lang w:val="be-BY"/>
        </w:rPr>
      </w:pPr>
      <w:r w:rsidRPr="000650E7">
        <w:rPr>
          <w:rFonts w:ascii="a_Helver Bashkir" w:hAnsi="a_Helver Bashkir"/>
          <w:sz w:val="24"/>
          <w:szCs w:val="24"/>
          <w:lang w:val="be-BY"/>
        </w:rPr>
        <w:t>Телмәр эшмәкәрлеген формалаштырыу, телдең системаһын (фонетика, лексика, орфография, орфоэпия, грамматика, пунктуация) өйрәнеү, бәйләнешле текст менән эшләргә өйрәтеүҙе күҙ уңында тота. Шулай уҡ унда милли тәрбиә тураһында ла мәсьәлә күтәрелә.</w:t>
      </w:r>
    </w:p>
    <w:p w:rsidR="00E10826" w:rsidRPr="000650E7" w:rsidRDefault="00E10826" w:rsidP="000650E7">
      <w:pPr>
        <w:numPr>
          <w:ilvl w:val="0"/>
          <w:numId w:val="6"/>
        </w:numPr>
        <w:spacing w:after="0"/>
        <w:jc w:val="both"/>
        <w:rPr>
          <w:rFonts w:ascii="a_Helver Bashkir" w:hAnsi="a_Helver Bashkir"/>
          <w:sz w:val="24"/>
          <w:szCs w:val="24"/>
          <w:lang w:val="be-BY"/>
        </w:rPr>
      </w:pPr>
      <w:r w:rsidRPr="000650E7">
        <w:rPr>
          <w:rFonts w:ascii="a_Helver Bashkir" w:hAnsi="a_Helver Bashkir"/>
          <w:sz w:val="24"/>
          <w:szCs w:val="24"/>
          <w:lang w:val="be-BY"/>
        </w:rPr>
        <w:t>Тел менән әҙәби материалдары бергә ҡушып өйрәнелә (интеграция).</w:t>
      </w:r>
    </w:p>
    <w:p w:rsidR="00E10826" w:rsidRPr="000650E7" w:rsidRDefault="00E10826" w:rsidP="000650E7">
      <w:pPr>
        <w:numPr>
          <w:ilvl w:val="0"/>
          <w:numId w:val="6"/>
        </w:numPr>
        <w:spacing w:after="0"/>
        <w:jc w:val="both"/>
        <w:rPr>
          <w:rFonts w:ascii="a_Helver Bashkir" w:hAnsi="a_Helver Bashkir"/>
          <w:sz w:val="24"/>
          <w:szCs w:val="24"/>
          <w:lang w:val="be-BY"/>
        </w:rPr>
      </w:pPr>
      <w:r w:rsidRPr="000650E7">
        <w:rPr>
          <w:rFonts w:ascii="a_Helver Bashkir" w:hAnsi="a_Helver Bashkir"/>
          <w:sz w:val="24"/>
          <w:szCs w:val="24"/>
          <w:lang w:val="be-BY"/>
        </w:rPr>
        <w:t>Лингвистик һәм әҙәби күренештәр, уҡыу материалы нигеҙендә, практик ҡулланыу маҡсатынан сығып өйрәнелә (коммуникатив йүнәлеш).</w:t>
      </w:r>
    </w:p>
    <w:p w:rsidR="00E10826" w:rsidRPr="000650E7" w:rsidRDefault="00E10826" w:rsidP="0065471A">
      <w:pPr>
        <w:spacing w:after="0"/>
        <w:jc w:val="both"/>
        <w:rPr>
          <w:rFonts w:ascii="a_Helver Bashkir" w:hAnsi="a_Helver Bashkir"/>
          <w:sz w:val="24"/>
          <w:szCs w:val="24"/>
          <w:lang w:val="be-BY"/>
        </w:rPr>
      </w:pPr>
      <w:r w:rsidRPr="000650E7">
        <w:rPr>
          <w:rFonts w:ascii="a_Helver Bashkir" w:hAnsi="a_Helver Bashkir"/>
          <w:sz w:val="24"/>
          <w:szCs w:val="24"/>
          <w:lang w:val="be-BY"/>
        </w:rPr>
        <w:t>Эш прогаммаһы 101 сәғәткә бүленгән (аҙнаға 3 сәғәт).</w:t>
      </w:r>
    </w:p>
    <w:p w:rsidR="00E10826" w:rsidRPr="000650E7" w:rsidRDefault="00E10826" w:rsidP="0065471A">
      <w:pPr>
        <w:spacing w:after="0"/>
        <w:jc w:val="both"/>
        <w:rPr>
          <w:rFonts w:ascii="a_Helver Bashkir" w:hAnsi="a_Helver Bashkir"/>
          <w:i/>
          <w:sz w:val="24"/>
          <w:szCs w:val="24"/>
          <w:lang w:val="be-BY"/>
        </w:rPr>
      </w:pPr>
      <w:r w:rsidRPr="000650E7">
        <w:rPr>
          <w:rFonts w:ascii="a_Helver Bashkir" w:hAnsi="a_Helver Bashkir"/>
          <w:b/>
          <w:sz w:val="24"/>
          <w:szCs w:val="24"/>
          <w:lang w:val="be-BY"/>
        </w:rPr>
        <w:t>Дәреслек:</w:t>
      </w:r>
      <w:r w:rsidRPr="000650E7">
        <w:rPr>
          <w:rFonts w:ascii="a_Helver Bashkir" w:hAnsi="a_Helver Bashkir"/>
          <w:b/>
          <w:i/>
          <w:sz w:val="24"/>
          <w:szCs w:val="24"/>
          <w:lang w:val="be-BY"/>
        </w:rPr>
        <w:t xml:space="preserve"> </w:t>
      </w:r>
      <w:r w:rsidRPr="000650E7">
        <w:rPr>
          <w:rFonts w:ascii="a_Helver Bashkir" w:hAnsi="a_Helver Bashkir"/>
          <w:sz w:val="24"/>
          <w:szCs w:val="24"/>
          <w:lang w:val="be-BY"/>
        </w:rPr>
        <w:t>Толомбаев Х.А., Дәүләтшина М.С. Башҡорт теле: Уҡытыу рус телендә алып барылған мәктәптәрҙең 4-се класы уҡыусылары өсөн дәреслек. – Өфө: Китап, 2007.</w:t>
      </w:r>
    </w:p>
    <w:p w:rsidR="00E10826" w:rsidRPr="000650E7" w:rsidRDefault="00E10826" w:rsidP="0065471A">
      <w:pPr>
        <w:pStyle w:val="ListParagraph"/>
        <w:spacing w:line="276" w:lineRule="auto"/>
        <w:ind w:left="0"/>
        <w:jc w:val="both"/>
        <w:rPr>
          <w:rFonts w:ascii="a_Helver Bashkir" w:hAnsi="a_Helver Bashkir"/>
          <w:b w:val="0"/>
          <w:sz w:val="24"/>
          <w:szCs w:val="24"/>
          <w:lang w:val="be-BY"/>
        </w:rPr>
      </w:pPr>
      <w:r w:rsidRPr="000650E7">
        <w:rPr>
          <w:rFonts w:ascii="a_Helver Bashkir" w:hAnsi="a_Helver Bashkir"/>
          <w:sz w:val="24"/>
          <w:szCs w:val="24"/>
          <w:lang w:val="be-BY"/>
        </w:rPr>
        <w:t xml:space="preserve">Программа кимәле: </w:t>
      </w:r>
      <w:r w:rsidRPr="000650E7">
        <w:rPr>
          <w:rFonts w:ascii="a_Helver Bashkir" w:hAnsi="a_Helver Bashkir"/>
          <w:b w:val="0"/>
          <w:sz w:val="24"/>
          <w:szCs w:val="24"/>
          <w:lang w:val="be-BY"/>
        </w:rPr>
        <w:t>базис.</w:t>
      </w:r>
    </w:p>
    <w:p w:rsidR="00E10826" w:rsidRPr="000650E7" w:rsidRDefault="00E10826" w:rsidP="0065471A">
      <w:pPr>
        <w:spacing w:after="0"/>
        <w:jc w:val="both"/>
        <w:rPr>
          <w:rFonts w:ascii="a_Helver Bashkir" w:hAnsi="a_Helver Bashkir"/>
          <w:sz w:val="24"/>
          <w:szCs w:val="24"/>
          <w:lang w:val="be-BY"/>
        </w:rPr>
      </w:pPr>
      <w:r w:rsidRPr="000650E7">
        <w:rPr>
          <w:rFonts w:ascii="a_Helver Bashkir" w:hAnsi="a_Helver Bashkir"/>
          <w:b/>
          <w:sz w:val="24"/>
          <w:szCs w:val="24"/>
          <w:lang w:val="be-BY"/>
        </w:rPr>
        <w:t>Уҡытыусының тел буйынса уҡыу-уҡытыу методик комплекты:</w:t>
      </w:r>
      <w:r w:rsidRPr="000650E7">
        <w:rPr>
          <w:rFonts w:ascii="a_Helver Bashkir" w:hAnsi="a_Helver Bashkir"/>
          <w:sz w:val="24"/>
          <w:szCs w:val="24"/>
          <w:lang w:val="be-BY"/>
        </w:rPr>
        <w:t xml:space="preserve"> Ғәбитова З.М., Толомбаев Х.А. Урыҫ мәктәптәрендә башҡорт телен уҡытыуҙы ойоштороу буйынса методик кәңәштәр. – Өфө: Башҡортостан, 2006. Уҡытыу рус телендә алып барылған мәктәптәрҙә башҡорт (дәүләт) теле һәм туған (башҡорт) тел буйынса берҙәм талаптар.</w:t>
      </w:r>
    </w:p>
    <w:p w:rsidR="00E10826" w:rsidRPr="000650E7" w:rsidRDefault="00E10826" w:rsidP="0065471A">
      <w:pPr>
        <w:spacing w:after="0"/>
        <w:jc w:val="both"/>
        <w:rPr>
          <w:rFonts w:ascii="a_Helver Bashkir" w:hAnsi="a_Helver Bashkir"/>
          <w:sz w:val="24"/>
          <w:szCs w:val="24"/>
          <w:lang w:val="be-BY"/>
        </w:rPr>
      </w:pPr>
      <w:r w:rsidRPr="000650E7">
        <w:rPr>
          <w:rFonts w:ascii="a_Helver Bashkir" w:hAnsi="a_Helver Bashkir"/>
          <w:b/>
          <w:sz w:val="24"/>
          <w:szCs w:val="24"/>
          <w:lang w:val="be-BY"/>
        </w:rPr>
        <w:t>Программа үҙенсәлектәренең характеристикаһы:</w:t>
      </w:r>
      <w:r w:rsidRPr="000650E7">
        <w:rPr>
          <w:rFonts w:ascii="a_Helver Bashkir" w:hAnsi="a_Helver Bashkir"/>
          <w:sz w:val="24"/>
          <w:szCs w:val="24"/>
          <w:lang w:val="be-BY"/>
        </w:rPr>
        <w:t xml:space="preserve"> Эш программаһы Башҡортостан Республикаһы Мәғариф министрлығы тарафынан раҫланған «Башҡорт теленән программа»  (Уҡытыу рус телендә алып барылған мәктәптәрҙең </w:t>
      </w:r>
      <w:r w:rsidRPr="000650E7">
        <w:rPr>
          <w:rFonts w:ascii="a_Helver Bashkir" w:hAnsi="a_Helver Bashkir"/>
          <w:sz w:val="24"/>
          <w:szCs w:val="24"/>
          <w:lang w:val="en-US"/>
        </w:rPr>
        <w:t>I</w:t>
      </w:r>
      <w:r w:rsidRPr="000650E7">
        <w:rPr>
          <w:rFonts w:ascii="a_Helver Bashkir" w:hAnsi="a_Helver Bashkir"/>
          <w:sz w:val="24"/>
          <w:szCs w:val="24"/>
          <w:lang w:val="be-BY"/>
        </w:rPr>
        <w:t>-</w:t>
      </w:r>
      <w:r w:rsidRPr="000650E7">
        <w:rPr>
          <w:rFonts w:ascii="a_Helver Bashkir" w:hAnsi="a_Helver Bashkir"/>
          <w:sz w:val="24"/>
          <w:szCs w:val="24"/>
          <w:lang w:val="en-US"/>
        </w:rPr>
        <w:t>IX</w:t>
      </w:r>
      <w:r w:rsidRPr="000650E7">
        <w:rPr>
          <w:rFonts w:ascii="a_Helver Bashkir" w:hAnsi="a_Helver Bashkir"/>
          <w:sz w:val="24"/>
          <w:szCs w:val="24"/>
          <w:lang w:val="be-BY"/>
        </w:rPr>
        <w:t xml:space="preserve"> кластары өсөн) нигеҙендә төҙөлдө. Төҙөүселәре: Толомбаев Х. А., Дәүләтшина М.С., Ғәбитова З.М., Усманова М. Г. - Өфө, 2005.</w:t>
      </w:r>
    </w:p>
    <w:p w:rsidR="00E10826" w:rsidRPr="000650E7" w:rsidRDefault="00E10826" w:rsidP="0065471A">
      <w:pPr>
        <w:spacing w:after="0"/>
        <w:jc w:val="both"/>
        <w:rPr>
          <w:rFonts w:ascii="a_Helver Bashkir" w:hAnsi="a_Helver Bashkir"/>
          <w:sz w:val="24"/>
          <w:szCs w:val="24"/>
          <w:lang w:val="be-BY"/>
        </w:rPr>
      </w:pPr>
      <w:r w:rsidRPr="000650E7">
        <w:rPr>
          <w:rFonts w:ascii="a_Helver Bashkir" w:hAnsi="a_Helver Bashkir"/>
          <w:sz w:val="24"/>
          <w:szCs w:val="24"/>
          <w:lang w:val="be-BY"/>
        </w:rPr>
        <w:t>Башҡортостан Мәғариф Министрлығы тарафынан тәҡдим ителгән программа Әрибаш муниципаль бюджет төп дөйөм белем биреү учреждение</w:t>
      </w:r>
      <w:r w:rsidRPr="000650E7">
        <w:rPr>
          <w:rFonts w:ascii="a_Helver Bashkir" w:hAnsi="a_Helver Bashkir"/>
          <w:sz w:val="24"/>
          <w:szCs w:val="24"/>
          <w:lang w:val="en-US"/>
        </w:rPr>
        <w:t>h</w:t>
      </w:r>
      <w:r w:rsidRPr="000650E7">
        <w:rPr>
          <w:rFonts w:ascii="a_Helver Bashkir" w:hAnsi="a_Helver Bashkir"/>
          <w:sz w:val="24"/>
          <w:szCs w:val="24"/>
          <w:lang w:val="be-BY"/>
        </w:rPr>
        <w:t>ының «Уҡыу планы»на ярашлы рәүештә тормошҡа ашырыла.</w:t>
      </w:r>
    </w:p>
    <w:p w:rsidR="00E10826" w:rsidRPr="000650E7" w:rsidRDefault="00E10826" w:rsidP="0065471A">
      <w:pPr>
        <w:spacing w:after="0"/>
        <w:ind w:left="360"/>
        <w:jc w:val="both"/>
        <w:rPr>
          <w:rFonts w:ascii="a_Helver Bashkir" w:hAnsi="a_Helver Bashkir"/>
          <w:sz w:val="24"/>
          <w:szCs w:val="24"/>
          <w:u w:val="single"/>
          <w:lang w:val="be-BY"/>
        </w:rPr>
      </w:pPr>
      <w:r w:rsidRPr="000650E7">
        <w:rPr>
          <w:rFonts w:ascii="a_Helver Bashkir" w:hAnsi="a_Helver Bashkir"/>
          <w:b/>
          <w:sz w:val="24"/>
          <w:szCs w:val="24"/>
          <w:lang w:val="be-BY"/>
        </w:rPr>
        <w:t>Маҡсаттар һәм бурыстар.</w:t>
      </w:r>
    </w:p>
    <w:p w:rsidR="00E10826" w:rsidRPr="000650E7" w:rsidRDefault="00E10826" w:rsidP="0065471A">
      <w:pPr>
        <w:numPr>
          <w:ilvl w:val="0"/>
          <w:numId w:val="7"/>
        </w:numPr>
        <w:spacing w:after="0"/>
        <w:jc w:val="both"/>
        <w:rPr>
          <w:rFonts w:ascii="a_Helver Bashkir" w:hAnsi="a_Helver Bashkir"/>
          <w:sz w:val="24"/>
          <w:szCs w:val="24"/>
          <w:u w:val="single"/>
          <w:lang w:val="be-BY"/>
        </w:rPr>
      </w:pPr>
      <w:r w:rsidRPr="000650E7">
        <w:rPr>
          <w:rFonts w:ascii="a_Helver Bashkir" w:hAnsi="a_Helver Bashkir"/>
          <w:sz w:val="24"/>
          <w:szCs w:val="24"/>
          <w:lang w:val="be-BY"/>
        </w:rPr>
        <w:t>Балаларҙың һүҙлек запасын арттырыу, шул һүҙҙәрҙе телмәрҙә ҡулланыу күнекмәләрен әүҙемләштереү.</w:t>
      </w:r>
    </w:p>
    <w:p w:rsidR="00E10826" w:rsidRPr="000650E7" w:rsidRDefault="00E10826" w:rsidP="0065471A">
      <w:pPr>
        <w:numPr>
          <w:ilvl w:val="0"/>
          <w:numId w:val="7"/>
        </w:numPr>
        <w:spacing w:after="0"/>
        <w:jc w:val="both"/>
        <w:rPr>
          <w:rFonts w:ascii="a_Helver Bashkir" w:hAnsi="a_Helver Bashkir"/>
          <w:sz w:val="24"/>
          <w:szCs w:val="24"/>
          <w:lang w:val="be-BY"/>
        </w:rPr>
      </w:pPr>
      <w:r w:rsidRPr="000650E7">
        <w:rPr>
          <w:rFonts w:ascii="a_Helver Bashkir" w:hAnsi="a_Helver Bashkir"/>
          <w:sz w:val="24"/>
          <w:szCs w:val="24"/>
          <w:lang w:val="be-BY"/>
        </w:rPr>
        <w:t>Грамматик материалды үҙләштереү, уны дөрөҫ файҙаланып, бәйләнешле һөйләү, яҙыу күнекмәләрен артабан үҫтереү.</w:t>
      </w:r>
    </w:p>
    <w:p w:rsidR="00E10826" w:rsidRPr="000650E7" w:rsidRDefault="00E10826" w:rsidP="0065471A">
      <w:pPr>
        <w:numPr>
          <w:ilvl w:val="0"/>
          <w:numId w:val="7"/>
        </w:numPr>
        <w:spacing w:after="0"/>
        <w:jc w:val="both"/>
        <w:rPr>
          <w:rFonts w:ascii="a_Helver Bashkir" w:hAnsi="a_Helver Bashkir"/>
          <w:sz w:val="24"/>
          <w:szCs w:val="24"/>
          <w:lang w:val="be-BY"/>
        </w:rPr>
      </w:pPr>
      <w:r w:rsidRPr="000650E7">
        <w:rPr>
          <w:rFonts w:ascii="a_Helver Bashkir" w:hAnsi="a_Helver Bashkir"/>
          <w:sz w:val="24"/>
          <w:szCs w:val="24"/>
          <w:lang w:val="be-BY"/>
        </w:rPr>
        <w:t>Республиканың тәбиғәте, халҡы, улар араһында башҡорттар, уларҙың тормошо, тарихы, хеҙмәте, көнкүреше, ғөрөф-ғәҙәттәре, йолалары.</w:t>
      </w:r>
    </w:p>
    <w:p w:rsidR="00E10826" w:rsidRPr="000650E7" w:rsidRDefault="00E10826" w:rsidP="0065471A">
      <w:pPr>
        <w:numPr>
          <w:ilvl w:val="0"/>
          <w:numId w:val="7"/>
        </w:numPr>
        <w:spacing w:after="0"/>
        <w:jc w:val="both"/>
        <w:rPr>
          <w:rFonts w:ascii="a_Helver Bashkir" w:hAnsi="a_Helver Bashkir"/>
          <w:sz w:val="24"/>
          <w:szCs w:val="24"/>
          <w:lang w:val="be-BY"/>
        </w:rPr>
      </w:pPr>
      <w:r w:rsidRPr="000650E7">
        <w:rPr>
          <w:rFonts w:ascii="a_Helver Bashkir" w:hAnsi="a_Helver Bashkir"/>
          <w:sz w:val="24"/>
          <w:szCs w:val="24"/>
          <w:lang w:val="be-BY"/>
        </w:rPr>
        <w:t>Башҡортостан Республикаһының дәүләт символдары, башҡорт халҡының күренекле шәхестәре тураһында белемдәрҙе киңәйтеү.</w:t>
      </w:r>
    </w:p>
    <w:p w:rsidR="00E10826" w:rsidRPr="000650E7" w:rsidRDefault="00E10826" w:rsidP="0065471A">
      <w:pPr>
        <w:numPr>
          <w:ilvl w:val="0"/>
          <w:numId w:val="7"/>
        </w:numPr>
        <w:spacing w:after="0"/>
        <w:jc w:val="both"/>
        <w:rPr>
          <w:rFonts w:ascii="a_Helver Bashkir" w:hAnsi="a_Helver Bashkir"/>
          <w:sz w:val="24"/>
          <w:szCs w:val="24"/>
          <w:lang w:val="be-BY"/>
        </w:rPr>
      </w:pPr>
      <w:r w:rsidRPr="000650E7">
        <w:rPr>
          <w:rFonts w:ascii="a_Helver Bashkir" w:hAnsi="a_Helver Bashkir"/>
          <w:sz w:val="24"/>
          <w:szCs w:val="24"/>
          <w:lang w:val="be-BY"/>
        </w:rPr>
        <w:t>Программала бирелгән шиғырҙарҙы ятлау, башҡортса йырҙар өйрәнеү һәм башҡарыу. Башҡортса телмәр төҙөү.</w:t>
      </w:r>
    </w:p>
    <w:p w:rsidR="00E10826" w:rsidRPr="000650E7" w:rsidRDefault="00E10826" w:rsidP="0065471A">
      <w:pPr>
        <w:pStyle w:val="ListParagraph"/>
        <w:spacing w:line="276" w:lineRule="auto"/>
        <w:ind w:left="0"/>
        <w:jc w:val="both"/>
        <w:rPr>
          <w:rFonts w:ascii="a_Helver Bashkir" w:hAnsi="a_Helver Bashkir"/>
          <w:sz w:val="24"/>
          <w:szCs w:val="24"/>
          <w:lang w:val="be-BY"/>
        </w:rPr>
      </w:pPr>
      <w:r w:rsidRPr="000650E7">
        <w:rPr>
          <w:rFonts w:ascii="a_Helver Bashkir" w:hAnsi="a_Helver Bashkir"/>
          <w:sz w:val="24"/>
          <w:szCs w:val="24"/>
          <w:lang w:val="be-BY"/>
        </w:rPr>
        <w:t>Уҡыу-уҡытыу программаһында планлаштарылған һөҙөмтәләрҙе үҙләштерелеүен баһалау.</w:t>
      </w:r>
    </w:p>
    <w:p w:rsidR="00E10826" w:rsidRPr="000650E7" w:rsidRDefault="00E10826" w:rsidP="0065471A">
      <w:pPr>
        <w:spacing w:after="0"/>
        <w:ind w:firstLine="567"/>
        <w:jc w:val="both"/>
        <w:rPr>
          <w:rFonts w:ascii="a_Helver Bashkir" w:hAnsi="a_Helver Bashkir"/>
          <w:sz w:val="24"/>
          <w:szCs w:val="24"/>
          <w:lang w:val="be-BY"/>
        </w:rPr>
      </w:pPr>
      <w:r w:rsidRPr="000650E7">
        <w:rPr>
          <w:rFonts w:ascii="a_Helver Bashkir" w:hAnsi="a_Helver Bashkir"/>
          <w:sz w:val="24"/>
          <w:szCs w:val="24"/>
          <w:lang w:val="be-BY"/>
        </w:rPr>
        <w:t>Класта һәм өйҙә башҡарыла торған яҙма эштәр өйрәтеү һәм тикшереү характерында була. Уларға түбәндәгеләр инә:</w:t>
      </w:r>
    </w:p>
    <w:p w:rsidR="00E10826" w:rsidRPr="000650E7" w:rsidRDefault="00E10826" w:rsidP="0065471A">
      <w:pPr>
        <w:numPr>
          <w:ilvl w:val="0"/>
          <w:numId w:val="2"/>
        </w:numPr>
        <w:spacing w:after="0"/>
        <w:ind w:left="567" w:firstLine="0"/>
        <w:jc w:val="both"/>
        <w:rPr>
          <w:rFonts w:ascii="a_Helver Bashkir" w:hAnsi="a_Helver Bashkir"/>
          <w:sz w:val="24"/>
          <w:szCs w:val="24"/>
          <w:lang w:val="be-BY"/>
        </w:rPr>
      </w:pPr>
      <w:r w:rsidRPr="000650E7">
        <w:rPr>
          <w:rFonts w:ascii="a_Helver Bashkir" w:hAnsi="a_Helver Bashkir"/>
          <w:sz w:val="24"/>
          <w:szCs w:val="24"/>
          <w:lang w:val="be-BY"/>
        </w:rPr>
        <w:t>башҡорт теленән төрлө типтағы күнегеүҙәр;</w:t>
      </w:r>
    </w:p>
    <w:p w:rsidR="00E10826" w:rsidRPr="000650E7" w:rsidRDefault="00E10826" w:rsidP="0065471A">
      <w:pPr>
        <w:numPr>
          <w:ilvl w:val="0"/>
          <w:numId w:val="2"/>
        </w:numPr>
        <w:spacing w:after="0"/>
        <w:ind w:left="567" w:firstLine="0"/>
        <w:jc w:val="both"/>
        <w:rPr>
          <w:rFonts w:ascii="a_Helver Bashkir" w:hAnsi="a_Helver Bashkir"/>
          <w:sz w:val="24"/>
          <w:szCs w:val="24"/>
          <w:lang w:val="be-BY"/>
        </w:rPr>
      </w:pPr>
      <w:r w:rsidRPr="000650E7">
        <w:rPr>
          <w:rFonts w:ascii="a_Helver Bashkir" w:hAnsi="a_Helver Bashkir"/>
          <w:sz w:val="24"/>
          <w:szCs w:val="24"/>
          <w:lang w:val="be-BY"/>
        </w:rPr>
        <w:t>тәржемә эштәре (башҡорт теленән рус теленә һәм киреһенсә);</w:t>
      </w:r>
    </w:p>
    <w:p w:rsidR="00E10826" w:rsidRPr="000650E7" w:rsidRDefault="00E10826" w:rsidP="0065471A">
      <w:pPr>
        <w:numPr>
          <w:ilvl w:val="0"/>
          <w:numId w:val="2"/>
        </w:numPr>
        <w:spacing w:after="0"/>
        <w:ind w:left="567" w:firstLine="0"/>
        <w:jc w:val="both"/>
        <w:rPr>
          <w:rFonts w:ascii="a_Helver Bashkir" w:hAnsi="a_Helver Bashkir"/>
          <w:sz w:val="24"/>
          <w:szCs w:val="24"/>
          <w:lang w:val="be-BY"/>
        </w:rPr>
      </w:pPr>
      <w:r w:rsidRPr="000650E7">
        <w:rPr>
          <w:rFonts w:ascii="a_Helver Bashkir" w:hAnsi="a_Helver Bashkir"/>
          <w:sz w:val="24"/>
          <w:szCs w:val="24"/>
          <w:lang w:val="be-BY"/>
        </w:rPr>
        <w:t>дәреслектәрҙәге әҙәби текстарға пландар төҙөү;</w:t>
      </w:r>
    </w:p>
    <w:p w:rsidR="00E10826" w:rsidRPr="000650E7" w:rsidRDefault="00E10826" w:rsidP="0065471A">
      <w:pPr>
        <w:numPr>
          <w:ilvl w:val="0"/>
          <w:numId w:val="2"/>
        </w:numPr>
        <w:spacing w:after="0"/>
        <w:ind w:left="567" w:firstLine="0"/>
        <w:jc w:val="both"/>
        <w:rPr>
          <w:rFonts w:ascii="a_Helver Bashkir" w:hAnsi="a_Helver Bashkir"/>
          <w:sz w:val="24"/>
          <w:szCs w:val="24"/>
          <w:lang w:val="be-BY"/>
        </w:rPr>
      </w:pPr>
      <w:r w:rsidRPr="000650E7">
        <w:rPr>
          <w:rFonts w:ascii="a_Helver Bashkir" w:hAnsi="a_Helver Bashkir"/>
          <w:sz w:val="24"/>
          <w:szCs w:val="24"/>
          <w:lang w:val="be-BY"/>
        </w:rPr>
        <w:t>һорауҙарға яҙма яуаптар һәм иншалар;</w:t>
      </w:r>
    </w:p>
    <w:p w:rsidR="00E10826" w:rsidRPr="000650E7" w:rsidRDefault="00E10826" w:rsidP="0065471A">
      <w:pPr>
        <w:numPr>
          <w:ilvl w:val="0"/>
          <w:numId w:val="2"/>
        </w:numPr>
        <w:spacing w:after="0"/>
        <w:ind w:left="567" w:firstLine="0"/>
        <w:jc w:val="both"/>
        <w:rPr>
          <w:rFonts w:ascii="a_Helver Bashkir" w:hAnsi="a_Helver Bashkir"/>
          <w:sz w:val="24"/>
          <w:szCs w:val="24"/>
          <w:lang w:val="be-BY"/>
        </w:rPr>
      </w:pPr>
      <w:r w:rsidRPr="000650E7">
        <w:rPr>
          <w:rFonts w:ascii="a_Helver Bashkir" w:hAnsi="a_Helver Bashkir"/>
          <w:sz w:val="24"/>
          <w:szCs w:val="24"/>
          <w:lang w:val="be-BY"/>
        </w:rPr>
        <w:t>тел һәм әҙәби материалдар буйынса аналитик һәм дөйөмләштереү тибындағы схемалар, проекттар  төҙөү.</w:t>
      </w:r>
    </w:p>
    <w:p w:rsidR="00E10826" w:rsidRPr="000650E7" w:rsidRDefault="00E10826" w:rsidP="0065471A">
      <w:pPr>
        <w:spacing w:after="0"/>
        <w:ind w:firstLine="567"/>
        <w:jc w:val="both"/>
        <w:rPr>
          <w:rFonts w:ascii="a_Helver Bashkir" w:hAnsi="a_Helver Bashkir"/>
          <w:sz w:val="24"/>
          <w:szCs w:val="24"/>
          <w:lang w:val="be-BY"/>
        </w:rPr>
      </w:pPr>
      <w:r w:rsidRPr="000650E7">
        <w:rPr>
          <w:rFonts w:ascii="a_Helver Bashkir" w:hAnsi="a_Helver Bashkir"/>
          <w:sz w:val="24"/>
          <w:szCs w:val="24"/>
          <w:lang w:val="be-BY"/>
        </w:rPr>
        <w:t>Башҡорт теленең ағымдағы, сирек йәки йыл аҙағында, шулай уҡ уҡыу йылы башында инеш диктанты, ҙур темаларҙан һуң йомғаҡлау контроль эштәре үткәрелә. Ағымдағы контроль эштәр программаның өйрәнелгән материалын үҙләштереүҙе тикшереү маҡсатында уҙғарыла. Уларҙың төрө һәм үткәреү йышлығы өйрәнелә торған материалдың ҡатмарлылығынан, уҡыусыларҙың белем кимәленән сығып билдәләнә. Ағымдағы контроль эштәр өсөн уҡытыусы йә тотош дәресте, йә уның бер өлөшөн генә файҙалана ала.</w:t>
      </w:r>
    </w:p>
    <w:p w:rsidR="00E10826" w:rsidRPr="000650E7" w:rsidRDefault="00E10826" w:rsidP="0065471A">
      <w:pPr>
        <w:spacing w:after="0"/>
        <w:ind w:firstLine="567"/>
        <w:jc w:val="both"/>
        <w:rPr>
          <w:rFonts w:ascii="a_Helver Bashkir" w:hAnsi="a_Helver Bashkir"/>
          <w:sz w:val="24"/>
          <w:szCs w:val="24"/>
          <w:lang w:val="be-BY"/>
        </w:rPr>
      </w:pPr>
      <w:r w:rsidRPr="000650E7">
        <w:rPr>
          <w:rFonts w:ascii="a_Helver Bashkir" w:hAnsi="a_Helver Bashkir"/>
          <w:sz w:val="24"/>
          <w:szCs w:val="24"/>
          <w:lang w:val="be-BY"/>
        </w:rPr>
        <w:t>Уҡыу йылы башында инеш диктанты, сирек һәм йыл аҙағында йомғаҡлау контроль эштәре мәктәп администрацияһы менән берлектә төҙөлгән график буйынса үткәрелә. Контроль эштәрҙе сиректең беренсе көнөндә һәм дүшәмбелә үткәреү тәҡдим ителмәй.</w:t>
      </w:r>
    </w:p>
    <w:p w:rsidR="00E10826" w:rsidRPr="000650E7" w:rsidRDefault="00E10826" w:rsidP="008C2AEC">
      <w:pPr>
        <w:spacing w:after="0"/>
        <w:ind w:firstLine="567"/>
        <w:jc w:val="both"/>
        <w:rPr>
          <w:rFonts w:ascii="a_Helver Bashkir" w:hAnsi="a_Helver Bashkir"/>
          <w:sz w:val="24"/>
          <w:szCs w:val="24"/>
          <w:lang w:val="be-BY"/>
        </w:rPr>
      </w:pPr>
      <w:r w:rsidRPr="000650E7">
        <w:rPr>
          <w:rFonts w:ascii="a_Helver Bashkir" w:hAnsi="a_Helver Bashkir"/>
          <w:sz w:val="24"/>
          <w:szCs w:val="24"/>
          <w:lang w:val="be-BY"/>
        </w:rPr>
        <w:t>Программа материалының үҙләштереү кимәле уҡыусыларҙың дәрестәрҙә телдән биргән яуаптарына һәм яҙма эштәренә ҡарап баһалана. Бының өсөн башҡорт теленән 4–се класта түбәндәге күләмдә контроль эштәр, яҙма эштәр үткәреү ҡарала:</w:t>
      </w:r>
    </w:p>
    <w:p w:rsidR="00E10826" w:rsidRPr="000650E7" w:rsidRDefault="00E10826" w:rsidP="008C2AEC">
      <w:pPr>
        <w:spacing w:after="0"/>
        <w:jc w:val="both"/>
        <w:rPr>
          <w:rFonts w:ascii="a_Helver Bashkir" w:hAnsi="a_Helver Bashkir"/>
          <w:b/>
          <w:sz w:val="24"/>
          <w:szCs w:val="24"/>
          <w:lang w:val="be-BY"/>
        </w:rPr>
      </w:pPr>
      <w:r w:rsidRPr="000650E7">
        <w:rPr>
          <w:rFonts w:ascii="a_Helver Bashkir" w:hAnsi="a_Helver Bashkir"/>
          <w:b/>
          <w:sz w:val="24"/>
          <w:szCs w:val="24"/>
          <w:lang w:val="be-BY"/>
        </w:rPr>
        <w:t xml:space="preserve">Яҙма эштәрҙең төрҙәре: </w:t>
      </w:r>
    </w:p>
    <w:p w:rsidR="00E10826" w:rsidRPr="000650E7" w:rsidRDefault="00E10826" w:rsidP="0065471A">
      <w:pPr>
        <w:spacing w:after="0"/>
        <w:ind w:firstLine="1418"/>
        <w:jc w:val="both"/>
        <w:rPr>
          <w:rFonts w:ascii="a_Helver Bashkir" w:hAnsi="a_Helver Bashkir"/>
          <w:sz w:val="24"/>
          <w:szCs w:val="24"/>
          <w:lang w:val="be-BY"/>
        </w:rPr>
      </w:pPr>
      <w:r w:rsidRPr="000650E7">
        <w:rPr>
          <w:rFonts w:ascii="a_Helver Bashkir" w:hAnsi="a_Helver Bashkir"/>
          <w:sz w:val="24"/>
          <w:szCs w:val="24"/>
          <w:lang w:val="be-BY"/>
        </w:rPr>
        <w:t>Күсереп яҙыу – 1</w:t>
      </w:r>
    </w:p>
    <w:p w:rsidR="00E10826" w:rsidRPr="000650E7" w:rsidRDefault="00E10826" w:rsidP="0065471A">
      <w:pPr>
        <w:spacing w:after="0"/>
        <w:ind w:firstLine="1418"/>
        <w:jc w:val="both"/>
        <w:rPr>
          <w:rFonts w:ascii="a_Helver Bashkir" w:hAnsi="a_Helver Bashkir"/>
          <w:sz w:val="24"/>
          <w:szCs w:val="24"/>
          <w:lang w:val="be-BY"/>
        </w:rPr>
      </w:pPr>
      <w:r w:rsidRPr="000650E7">
        <w:rPr>
          <w:rFonts w:ascii="a_Helver Bashkir" w:hAnsi="a_Helver Bashkir"/>
          <w:sz w:val="24"/>
          <w:szCs w:val="24"/>
          <w:lang w:val="be-BY"/>
        </w:rPr>
        <w:t>Һорауҙарға яуап – 2</w:t>
      </w:r>
    </w:p>
    <w:p w:rsidR="00E10826" w:rsidRPr="000650E7" w:rsidRDefault="00E10826" w:rsidP="0065471A">
      <w:pPr>
        <w:spacing w:after="0"/>
        <w:ind w:firstLine="1418"/>
        <w:jc w:val="both"/>
        <w:rPr>
          <w:rFonts w:ascii="a_Helver Bashkir" w:hAnsi="a_Helver Bashkir"/>
          <w:sz w:val="24"/>
          <w:szCs w:val="24"/>
          <w:lang w:val="be-BY"/>
        </w:rPr>
      </w:pPr>
      <w:r w:rsidRPr="000650E7">
        <w:rPr>
          <w:rFonts w:ascii="a_Helver Bashkir" w:hAnsi="a_Helver Bashkir"/>
          <w:sz w:val="24"/>
          <w:szCs w:val="24"/>
          <w:lang w:val="be-BY"/>
        </w:rPr>
        <w:t>Диктант – 4</w:t>
      </w:r>
    </w:p>
    <w:p w:rsidR="00E10826" w:rsidRPr="000650E7" w:rsidRDefault="00E10826" w:rsidP="0065471A">
      <w:pPr>
        <w:spacing w:after="0"/>
        <w:ind w:firstLine="1418"/>
        <w:jc w:val="both"/>
        <w:rPr>
          <w:rFonts w:ascii="a_Helver Bashkir" w:hAnsi="a_Helver Bashkir"/>
          <w:sz w:val="24"/>
          <w:szCs w:val="24"/>
          <w:lang w:val="be-BY"/>
        </w:rPr>
      </w:pPr>
      <w:r w:rsidRPr="000650E7">
        <w:rPr>
          <w:rFonts w:ascii="a_Helver Bashkir" w:hAnsi="a_Helver Bashkir"/>
          <w:sz w:val="24"/>
          <w:szCs w:val="24"/>
          <w:lang w:val="be-BY"/>
        </w:rPr>
        <w:t>Изложение - 2</w:t>
      </w:r>
    </w:p>
    <w:p w:rsidR="00E10826" w:rsidRPr="000650E7" w:rsidRDefault="00E10826" w:rsidP="008C2AEC">
      <w:pPr>
        <w:spacing w:after="0"/>
        <w:ind w:firstLine="1418"/>
        <w:jc w:val="both"/>
        <w:rPr>
          <w:rFonts w:ascii="a_Helver Bashkir" w:hAnsi="a_Helver Bashkir"/>
          <w:sz w:val="24"/>
          <w:szCs w:val="24"/>
          <w:lang w:val="be-BY"/>
        </w:rPr>
      </w:pPr>
      <w:r w:rsidRPr="000650E7">
        <w:rPr>
          <w:rFonts w:ascii="a_Helver Bashkir" w:hAnsi="a_Helver Bashkir"/>
          <w:sz w:val="24"/>
          <w:szCs w:val="24"/>
          <w:lang w:val="be-BY"/>
        </w:rPr>
        <w:t>Инша - 1</w:t>
      </w:r>
    </w:p>
    <w:p w:rsidR="00E10826" w:rsidRPr="000650E7" w:rsidRDefault="00E10826" w:rsidP="0065471A">
      <w:pPr>
        <w:spacing w:after="0"/>
        <w:jc w:val="both"/>
        <w:rPr>
          <w:rFonts w:ascii="a_Helver Bashkir" w:hAnsi="a_Helver Bashkir"/>
          <w:b/>
          <w:sz w:val="24"/>
          <w:szCs w:val="24"/>
          <w:lang w:val="be-BY"/>
        </w:rPr>
      </w:pPr>
      <w:r w:rsidRPr="000650E7">
        <w:rPr>
          <w:rFonts w:ascii="a_Helver Bashkir" w:hAnsi="a_Helver Bashkir"/>
          <w:b/>
          <w:sz w:val="24"/>
          <w:szCs w:val="24"/>
          <w:lang w:val="be-BY"/>
        </w:rPr>
        <w:t>Уҡытыу предметының төп йөкмәткеһе:</w:t>
      </w:r>
    </w:p>
    <w:p w:rsidR="00E10826" w:rsidRPr="000650E7" w:rsidRDefault="00E10826" w:rsidP="0065471A">
      <w:pPr>
        <w:pStyle w:val="ListParagraph"/>
        <w:tabs>
          <w:tab w:val="left" w:pos="851"/>
        </w:tabs>
        <w:spacing w:line="276" w:lineRule="auto"/>
        <w:ind w:left="0"/>
        <w:jc w:val="both"/>
        <w:rPr>
          <w:rFonts w:ascii="a_Helver Bashkir" w:hAnsi="a_Helver Bashkir"/>
          <w:sz w:val="24"/>
          <w:szCs w:val="24"/>
          <w:lang w:val="be-BY"/>
        </w:rPr>
      </w:pPr>
      <w:r w:rsidRPr="000650E7">
        <w:rPr>
          <w:rFonts w:ascii="a_Helver Bashkir" w:hAnsi="a_Helver Bashkir"/>
          <w:sz w:val="24"/>
          <w:szCs w:val="24"/>
          <w:lang w:val="be-BY"/>
        </w:rPr>
        <w:t>Мәктәп, Ватан (2 сәғәт).</w:t>
      </w:r>
    </w:p>
    <w:p w:rsidR="00E10826" w:rsidRPr="000650E7" w:rsidRDefault="00E10826" w:rsidP="0065471A">
      <w:pPr>
        <w:pStyle w:val="ListParagraph"/>
        <w:tabs>
          <w:tab w:val="left" w:pos="851"/>
        </w:tabs>
        <w:spacing w:line="276" w:lineRule="auto"/>
        <w:ind w:left="502"/>
        <w:jc w:val="both"/>
        <w:rPr>
          <w:rFonts w:ascii="a_Helver Bashkir" w:hAnsi="a_Helver Bashkir"/>
          <w:b w:val="0"/>
          <w:sz w:val="24"/>
          <w:szCs w:val="24"/>
          <w:lang w:val="be-BY"/>
        </w:rPr>
      </w:pPr>
      <w:r w:rsidRPr="000650E7">
        <w:rPr>
          <w:rFonts w:ascii="a_Helver Bashkir" w:hAnsi="a_Helver Bashkir"/>
          <w:b w:val="0"/>
          <w:sz w:val="24"/>
          <w:szCs w:val="24"/>
          <w:lang w:val="be-BY"/>
        </w:rPr>
        <w:t>1 сентябрь – Белем байрамы. Ватан, мәктәп, уҡыу, уға мөнәсәбәт тураһында мәҡәләләр, шиғырҙар уҡыу һәм әңгәмәләр үткәреү.</w:t>
      </w:r>
    </w:p>
    <w:p w:rsidR="00E10826" w:rsidRPr="000650E7" w:rsidRDefault="00E10826" w:rsidP="0065471A">
      <w:pPr>
        <w:pStyle w:val="ListParagraph"/>
        <w:tabs>
          <w:tab w:val="left" w:pos="851"/>
        </w:tabs>
        <w:spacing w:line="276" w:lineRule="auto"/>
        <w:ind w:left="502"/>
        <w:jc w:val="both"/>
        <w:rPr>
          <w:rFonts w:ascii="a_Helver Bashkir" w:hAnsi="a_Helver Bashkir"/>
          <w:b w:val="0"/>
          <w:sz w:val="24"/>
          <w:szCs w:val="24"/>
          <w:lang w:val="be-BY"/>
        </w:rPr>
      </w:pPr>
      <w:r w:rsidRPr="000650E7">
        <w:rPr>
          <w:rFonts w:ascii="a_Helver Bashkir" w:hAnsi="a_Helver Bashkir"/>
          <w:b w:val="0"/>
          <w:sz w:val="24"/>
          <w:szCs w:val="24"/>
          <w:lang w:val="be-BY"/>
        </w:rPr>
        <w:t>Башҡорт теленең өндәре һәм хәрефтәре (ҡабатлау һәм тәрәнәйтеү). Әҫәрҙең темаһы һәм төп фекере.</w:t>
      </w:r>
    </w:p>
    <w:p w:rsidR="00E10826" w:rsidRPr="000650E7" w:rsidRDefault="00E10826" w:rsidP="0065471A">
      <w:pPr>
        <w:pStyle w:val="ListParagraph"/>
        <w:tabs>
          <w:tab w:val="left" w:pos="0"/>
        </w:tabs>
        <w:spacing w:line="276" w:lineRule="auto"/>
        <w:ind w:left="0"/>
        <w:jc w:val="both"/>
        <w:rPr>
          <w:rFonts w:ascii="a_Helver Bashkir" w:hAnsi="a_Helver Bashkir"/>
          <w:b w:val="0"/>
          <w:sz w:val="24"/>
          <w:szCs w:val="24"/>
          <w:lang w:val="be-BY"/>
        </w:rPr>
      </w:pPr>
      <w:r w:rsidRPr="000650E7">
        <w:rPr>
          <w:rFonts w:ascii="a_Helver Bashkir" w:hAnsi="a_Helver Bashkir"/>
          <w:sz w:val="24"/>
          <w:szCs w:val="24"/>
          <w:lang w:val="be-BY"/>
        </w:rPr>
        <w:t>Йәйге хәтирәләр (4 сәғәт).</w:t>
      </w:r>
      <w:r w:rsidRPr="000650E7">
        <w:rPr>
          <w:rFonts w:ascii="a_Helver Bashkir" w:hAnsi="a_Helver Bashkir"/>
          <w:b w:val="0"/>
          <w:sz w:val="24"/>
          <w:szCs w:val="24"/>
          <w:lang w:val="be-BY"/>
        </w:rPr>
        <w:t xml:space="preserve"> </w:t>
      </w:r>
    </w:p>
    <w:p w:rsidR="00E10826" w:rsidRPr="000650E7" w:rsidRDefault="00E10826" w:rsidP="0065471A">
      <w:pPr>
        <w:pStyle w:val="ListParagraph"/>
        <w:tabs>
          <w:tab w:val="left" w:pos="0"/>
        </w:tabs>
        <w:spacing w:line="276" w:lineRule="auto"/>
        <w:ind w:left="502"/>
        <w:jc w:val="both"/>
        <w:rPr>
          <w:rFonts w:ascii="a_Helver Bashkir" w:hAnsi="a_Helver Bashkir"/>
          <w:b w:val="0"/>
          <w:sz w:val="24"/>
          <w:szCs w:val="24"/>
          <w:lang w:val="be-BY"/>
        </w:rPr>
      </w:pPr>
      <w:r w:rsidRPr="000650E7">
        <w:rPr>
          <w:rFonts w:ascii="a_Helver Bashkir" w:hAnsi="a_Helver Bashkir"/>
          <w:b w:val="0"/>
          <w:sz w:val="24"/>
          <w:szCs w:val="24"/>
          <w:lang w:val="be-BY"/>
        </w:rPr>
        <w:t xml:space="preserve">Башҡортостанда йәйге тәбиғәт, балаларҙың йәйге эштәре, ялы тураһында хикәйәләр, шиғырҙар, әкиәттәр, мәҡәләләр уҡыу һәм һөйләү. Темаға ҡарата һүрәттәр төшөрөү. Әңгәмәләр үткәреү. </w:t>
      </w:r>
    </w:p>
    <w:p w:rsidR="00E10826" w:rsidRPr="000650E7" w:rsidRDefault="00E10826" w:rsidP="0065471A">
      <w:pPr>
        <w:pStyle w:val="ListParagraph"/>
        <w:tabs>
          <w:tab w:val="left" w:pos="0"/>
        </w:tabs>
        <w:spacing w:line="276" w:lineRule="auto"/>
        <w:ind w:left="502"/>
        <w:jc w:val="both"/>
        <w:rPr>
          <w:rFonts w:ascii="a_Helver Bashkir" w:eastAsia="MS Mincho" w:hAnsi="a_Helver Bashkir"/>
          <w:b w:val="0"/>
          <w:sz w:val="24"/>
          <w:szCs w:val="24"/>
          <w:lang w:val="be-BY"/>
        </w:rPr>
      </w:pPr>
      <w:r w:rsidRPr="000650E7">
        <w:rPr>
          <w:rFonts w:ascii="a_Helver Bashkir" w:hAnsi="a_Helver Bashkir"/>
          <w:b w:val="0"/>
          <w:sz w:val="24"/>
          <w:szCs w:val="24"/>
          <w:lang w:val="be-BY"/>
        </w:rPr>
        <w:t>Баш</w:t>
      </w:r>
      <w:r w:rsidRPr="000650E7">
        <w:rPr>
          <w:rFonts w:ascii="a_Helver Bashkir" w:eastAsia="MS Mincho" w:hAnsi="a_Helver Bashkir"/>
          <w:b w:val="0"/>
          <w:sz w:val="24"/>
          <w:szCs w:val="24"/>
          <w:lang w:val="be-BY"/>
        </w:rPr>
        <w:t>ҡорт телендә исем. Уның аңлатҡан мәғәнәләре. Берлек һәм күплек мәғәнәләре. Шул мәғәнәләрҙе белдереүсе саралар(ялғауҙар). Әҫәрҙең темаһын төп фекерен билдәләү күнекмәләре.</w:t>
      </w:r>
    </w:p>
    <w:p w:rsidR="00E10826" w:rsidRPr="000650E7" w:rsidRDefault="00E10826" w:rsidP="0065471A">
      <w:pPr>
        <w:pStyle w:val="ListParagraph"/>
        <w:tabs>
          <w:tab w:val="left" w:pos="0"/>
        </w:tabs>
        <w:spacing w:line="276" w:lineRule="auto"/>
        <w:ind w:left="0"/>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Тәбиғәт бүләктәре (4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 xml:space="preserve">      Матур әҙәбиәттә көҙҙөң сағылышы. Башҡортостанда көҙгө тәбиғәт, балаларҙың һәм ололарҙың көҙгө эштәре, көҙгө байлыҡ тураһында хикәйәләр, шиғырҙар, мәҡәләләр уҡыу һәм һөйләү. “Көҙ” темаһына ҡарата экскурсиялар ойоштороу, япраҡтарҙан коллекциялар әҙерләү, һүрәттәр төшөрөү, ижади эштәр күргәҙмәһе ойоштороу.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Исем. Уның мәғәнәләре. Исемдең килеш менән үҙгәреше, килеш мәғәнәһен күрһәтеүсе саралар(ялғауҙар). Уҡылған әҫәр буйынса план төҙөү, план буйынса һөйләү һәм яҙыу. Тәьҫораттар буйынса һорауҙар биреү, уларға яуаптар табыу.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sz w:val="24"/>
          <w:szCs w:val="24"/>
          <w:lang w:val="be-BY"/>
        </w:rPr>
        <w:t>Илем тарихы – халҡым тарихы (7сәғәт).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Халҡыбыҙҙың ауыр үткәне, михнәтле тормошо, азатлыҡ өсөн көрәше, билдәле шәхестәре тураһында мәҡәләләр, хикәйәләр, шиғырҙар уҡыу һәм һөйләү. Гәзит һәм журналдарҙан темаға ярашлы материалдар йыйыу, альбом төҙөү.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Исемдәрҙең эйәлек заты менән үҙгәреше, уның мәғәнәләре. Сифат, уның мәғәнәләре, һөйләмдәге роле. Предметты һүрәтләү. Коллектив рәүештә төҙөлгән план буйынса изложение яҙыу.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Тормош – ижад (2сәғәт).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 халҡының талантлы ижад кешеләре тураһында уҡыу һәм һөйләү. Ижад төрҙәре менән таныштырыу. Ижад кешеләре тураһында ҡыҫҡаса белешмәләр төҙөү.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Сифат дәрәжәләре. Сифаттың дәрәжә менән үҙгәрешен практик күҙәтеү. Ҡылым. Уның мәғәнәләре. Ҡылымдың һан, зат менән үҙгәреше, барлыҡ-юҡлыҡта килеүе. Тема буйынса план төҙөү һәм бәләкәй күләмле инша яҙыу.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Йәшәү – Ватанға хеҙмәт итеү (3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Илебеҙ халыҡтарының хеҙмәте, бөгөнгө көн геройҙары, уларҙың Тыуған илгә, хеҙмәткә, уҡыуға ҡарашы; балаларҙың хеҙмәте тураһында әҫәрҙәр уҡыу. Данлы кешеләр менән осрашыу, әңгәмәләр үткәреү, уҡылған әҫәрҙәр буйынса һүрәттәр төшөрөү.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Ҡылым. Уның заман мәғәнәләре. Заманды күрһәтеүсе саралар (ялғауҙар). Текстың йөкмәткеһен төрлө заманда һөйләү. Текстағы һүрәтләү саралары. Изложение һәм инша яҙыу өсөн материал йыйырға өйрәтеү.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Халыҡ әйтһә, хаҡ әйтә ( 4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Кешенең яҡшы һәм насар сифаттары тураһында әкиәттәр уҡыу, йомаҡтар ҡойоу, мәҡәлдәр, көләмәстәр менән эште дауам итеү. Шуларға нигеҙләнеп, һығымталар яһарға өйрәтеү, яҡшы сифаттар тәрбиәләү. Әкиәттәр буйынса инценировкалар төҙөү һәм сығыш яһау, әкиәттәргә, йомаҡтарға, мәҡәлдәргә бағышланған иртәлектәр ойоштороу.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Ҡылым. Уның зат, һан, заман, барлыҡ-юҡлыҡ мәғәнәләре. Текстан образлылыҡ сараларын һайлап ала белеү һәм уларҙы ҡулланыу. Иптәшеңдең яҙғанын тикшереү һәм камиллаштырыу күнекмәләре.</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Бурай-бурай ҡарҙар яуа (4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Башҡортостанда ҡыш, уның билдәләре. Ололарҙың һәм балаларҙың ҡышҡы эштәре, уйындары; ҡышҡы байрамдар тураһында мәҡәләләр, хикәйәләр, шиғырҙар уҡыу һәм һөйләү. Ҡышҡы тәбиғәткә экскурсия ойоштороу, альбомдар әҙерләү, һүрәттәр төшөрөү. Тәбиғәткә һаҡсыл ҡараш тәрбиәләү.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Һан һәм уның төркөмсәләрен практик үҙләштереү. Цифрҙар менән бирелгән һандарҙы һәм уларҙың ялғауҙарын дөрөҫ яҙыу күнекмәләре биреү. Автобиографияны һөйләү һәм яҙыу күнекмәләрен формалаштырыу.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Берҙәмлек, дуҫлыҡ, тыныслыҡ (4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Тыныслыҡ, халыҡтар араһында дуҫлыҡ, үҙ-ара ярҙам, берҙәмлек тураһында шиғырҙар, мәҡәләләр, хикәйәләр уҡыу һәм һөйләү. “Илебеҙ тыныс булһын” темаһына альбом төҙөү.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Алмаш. Зат алмаштарын практик ҡулланырға өйрәтеү. Текстан кәрәкле урындарҙы һайлап уҡыу. Иптәшең йәки үҙең яҙғандарҙы камиллаштырыу өҫтөндә эште дауам итеү.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Сәсәндәрҙән һүҙ ҡалыр (3 сәғәт).</w:t>
      </w:r>
    </w:p>
    <w:p w:rsidR="00E10826" w:rsidRPr="000650E7" w:rsidRDefault="00E10826" w:rsidP="008C2AEC">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Сәсәндәр тураһында белешмә. Күренекле сәсәндәрҙең тормошо һәм ижады. Балаларҙың сәсәнлек ижады. Рәүеш. Рәүеш аңлатҡан мәғәнәләрҙе практик үҙләштереү. Сәсәндәр ижады буйынса альбом төҙөү.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Балдай татлы һыуҙарым (3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Башҡортостандың йылғалары һәм күлдәре тураһында әҫәрҙәр уҡыу һәм һөйләү. Тыуған төйәктәге йылға, күлдәр, шишмәләр тураһында альбом әҙерләү, һүрәттәр төшөрөү.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Ярҙамсы һүҙҙәр, уларҙың мәғәнәләре, һөйләмдәге роле. Әҫәрҙәге геройҙарға элементар характеристика бирергә өйрәтеү.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Башҡортостан ҡалалары (5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Башҡортостандың ҡалалары тураһында әҫәрҙәр уҡыу, белешмәләр алыу һәм һөйләү. Башҡортостан ҡалаларына арнап альбомдар төҙөү, стендтар эшләү.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Ымлыҡтар, уларҙың мәғәнәләре һәм һөйләмдәге роле (практик үҙләштереү). Урынды һүрәтләргә өйрәтеү.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8 март – ҡатын-ҡыҙҙар көнө (2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Ҡатын-ҡыҙҙарҙың данлы эштәре, яҡшы сифаттары, уҡыусы ҡыҙҙар тураһында әҫәрҙәр уҡыу һәм һөйләү. “8 март – әсәйҙәр байрамы” темаһына иртәлек ойоштороу, данлы ҡатын-ҡыҙҙар менән осрашыуҙар ойоштороу.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Һөйләм. Йыйнаҡ һәм тарҡау һөйләмдәр өҫтөндә практик эштәр. Бәйләнешле телмәр өҫтөндә эш.</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Башҡортостан мәҙәниәте (2 сәғәт).</w:t>
      </w:r>
      <w:bookmarkStart w:id="0" w:name="_GoBack"/>
      <w:bookmarkEnd w:id="0"/>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Башҡортостандың мәҙәниәте, мәҙәниәт хеҙмәткәрҙәре тураһында әҫәрҙәр уҡыу һәм һөйләү. Башҡортостандың яҙыусыларына, композиторҙарына, артистарына бағышлап альбомдар төҙөү, улар менән осрашыуҙар үткәреү.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Һөйләм. Һөйләмдең баш һәм эйәрсән киҫәктәре менән практик танышыу һәм уларҙы ҡулланыу. Бәйләнешле телмәр өҫтөндә эште дауам итеү.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Тәбиғәттең теле асылған саҡ (5сәғәт).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Башҡортостандағы яҙғы тәбиғәт күренештәре; ололарҙың һәм балаларҙың яҙғы эштәре; ҡоштар, хайуандар һәм үҫемлектәр тормошо, яҙғы байрамдар тураһында әҫәрҙәр уҡыу һәм һөйләү. “Яҙғы моңдар” темаһына әҙәби монтаж әҙерләү һәм сығыш яһау. Тәбиғәткә экскурсия, шуның буйынса әңгәмәләр үткәреү, һүрәттәр төшөрөү.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Хәбәр, һорау, өндәү һөйләмдәр. Уларҙың телмәрҙәге роле. Бәйләнешле текст өҫтөндә эштәрҙе дауам итеү.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Кеше – кеше булһын (2 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Кешеләрҙең һәйбәт һәм яман сифаттары, тәрбиәлелек, кешеләргә һәм тәбиғәткә яҡшы мөнәсәбәт тураһында әҫәрҙәр уҡыу һәм һөйләү. “Кеше һәр яҡтан да камил булырға тейеш” тигән темаға альбом төҙөү, әңгәмәләр үткәреү.</w:t>
      </w:r>
    </w:p>
    <w:p w:rsidR="00E10826" w:rsidRPr="000650E7" w:rsidRDefault="00E10826" w:rsidP="008C2AEC">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Һөйләм киҫәктәре. Һөйләмдең тиң киҫәктәре менән практик таныштырыу һәм уларҙы үҙләштереү, ҡулланыу. Бәйләнешле текст өҫтөндә эштәрҙе дауам итеү.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Яҙ һәм хеҙмәт байрамы (3сәғәт).</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Беренсе Май – дуҫлыҡ, хеҙмәттәшлек көнө. Халыҡтарҙың дуҫлыҡҡа ынтылышы. “Беренсе Май” темаһына әҙәби монтаж, сығыш яһау.</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Ябай һәм ҡушма һөйләмдәр буйынса практик эштәр. Уларҙың телмәрҙәге әһәмиәтен күҙәтеү һәм үҙләштереү.</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sz w:val="24"/>
          <w:szCs w:val="24"/>
          <w:lang w:val="be-BY"/>
        </w:rPr>
      </w:pPr>
      <w:r w:rsidRPr="000650E7">
        <w:rPr>
          <w:rFonts w:ascii="a_Helver Bashkir" w:eastAsia="MS Mincho" w:hAnsi="a_Helver Bashkir"/>
          <w:sz w:val="24"/>
          <w:szCs w:val="24"/>
          <w:lang w:val="be-BY"/>
        </w:rPr>
        <w:t xml:space="preserve">Һаумы, йәмле йәй (6 сәғәт) </w:t>
      </w:r>
    </w:p>
    <w:p w:rsidR="00E10826" w:rsidRPr="000650E7" w:rsidRDefault="00E10826" w:rsidP="0065471A">
      <w:pPr>
        <w:pStyle w:val="ListParagraph"/>
        <w:tabs>
          <w:tab w:val="left" w:pos="0"/>
        </w:tabs>
        <w:spacing w:line="276" w:lineRule="auto"/>
        <w:ind w:left="142"/>
        <w:jc w:val="both"/>
        <w:rPr>
          <w:rFonts w:ascii="a_Helver Bashkir" w:eastAsia="MS Mincho" w:hAnsi="a_Helver Bashkir"/>
          <w:b w:val="0"/>
          <w:sz w:val="24"/>
          <w:szCs w:val="24"/>
          <w:lang w:val="be-BY"/>
        </w:rPr>
      </w:pPr>
      <w:r w:rsidRPr="000650E7">
        <w:rPr>
          <w:rFonts w:ascii="a_Helver Bashkir" w:eastAsia="MS Mincho" w:hAnsi="a_Helver Bashkir"/>
          <w:b w:val="0"/>
          <w:sz w:val="24"/>
          <w:szCs w:val="24"/>
          <w:lang w:val="be-BY"/>
        </w:rPr>
        <w:t>Йәйге күренештәр; уҡыу йылының һөҙөмтәләре; йәйге эштәр; йәйгә план-хыялдар хаҡында әҫәрҙәр уҡыу һәм һөйләү. Тәбиғәткә экскурсия, уның һөҙөмтәләре буйынса әңгәмәләр үткәреү.</w:t>
      </w:r>
    </w:p>
    <w:p w:rsidR="00E10826" w:rsidRPr="000650E7" w:rsidRDefault="00E10826" w:rsidP="008C2AEC">
      <w:pPr>
        <w:pStyle w:val="ListParagraph"/>
        <w:tabs>
          <w:tab w:val="left" w:pos="0"/>
        </w:tabs>
        <w:spacing w:line="276" w:lineRule="auto"/>
        <w:ind w:left="142"/>
        <w:jc w:val="both"/>
        <w:rPr>
          <w:rFonts w:ascii="a_Helver Bashkir" w:hAnsi="a_Helver Bashkir"/>
          <w:b w:val="0"/>
          <w:sz w:val="24"/>
          <w:szCs w:val="24"/>
          <w:lang w:val="be-BY"/>
        </w:rPr>
      </w:pPr>
      <w:r w:rsidRPr="000650E7">
        <w:rPr>
          <w:rFonts w:ascii="a_Helver Bashkir" w:eastAsia="MS Mincho" w:hAnsi="a_Helver Bashkir"/>
          <w:b w:val="0"/>
          <w:sz w:val="24"/>
          <w:szCs w:val="24"/>
          <w:lang w:val="be-BY"/>
        </w:rPr>
        <w:t>Башҡорт теле буйынса бөтә үтелгәндәрҙе ҡабатлау, йомғаҡлау.</w:t>
      </w:r>
    </w:p>
    <w:p w:rsidR="00E10826" w:rsidRPr="000650E7" w:rsidRDefault="00E10826" w:rsidP="0065471A">
      <w:pPr>
        <w:spacing w:after="0"/>
        <w:jc w:val="both"/>
        <w:rPr>
          <w:rFonts w:ascii="a_Helver Bashkir" w:hAnsi="a_Helver Bashkir"/>
          <w:b/>
          <w:sz w:val="24"/>
          <w:szCs w:val="24"/>
          <w:lang w:val="be-BY"/>
        </w:rPr>
      </w:pPr>
      <w:r w:rsidRPr="000650E7">
        <w:rPr>
          <w:rFonts w:ascii="a_Helver Bashkir" w:hAnsi="a_Helver Bashkir"/>
          <w:b/>
          <w:sz w:val="24"/>
          <w:szCs w:val="24"/>
          <w:lang w:val="be-BY"/>
        </w:rPr>
        <w:t>У</w:t>
      </w:r>
      <w:r w:rsidRPr="000650E7">
        <w:rPr>
          <w:rFonts w:ascii="a_Helver Bashkir" w:eastAsia="MS Mincho" w:hAnsi="a_Helver Bashkir"/>
          <w:b/>
          <w:sz w:val="24"/>
          <w:szCs w:val="24"/>
          <w:lang w:val="be-BY"/>
        </w:rPr>
        <w:t>ҡ</w:t>
      </w:r>
      <w:r w:rsidRPr="000650E7">
        <w:rPr>
          <w:rFonts w:ascii="a_Helver Bashkir" w:hAnsi="a_Helver Bashkir"/>
          <w:b/>
          <w:sz w:val="24"/>
          <w:szCs w:val="24"/>
          <w:lang w:val="be-BY"/>
        </w:rPr>
        <w:t>ыусылар</w:t>
      </w:r>
      <w:r w:rsidRPr="000650E7">
        <w:rPr>
          <w:rFonts w:ascii="a_Helver Bashkir" w:eastAsia="MS Mincho" w:hAnsi="a_Helver Bashkir"/>
          <w:b/>
          <w:sz w:val="24"/>
          <w:szCs w:val="24"/>
          <w:lang w:val="be-BY"/>
        </w:rPr>
        <w:t>ҙ</w:t>
      </w:r>
      <w:r w:rsidRPr="000650E7">
        <w:rPr>
          <w:rFonts w:ascii="a_Helver Bashkir" w:hAnsi="a_Helver Bashkir"/>
          <w:b/>
          <w:sz w:val="24"/>
          <w:szCs w:val="24"/>
          <w:lang w:val="be-BY"/>
        </w:rPr>
        <w:t>ың  белем кимәленә талаптар</w:t>
      </w:r>
    </w:p>
    <w:p w:rsidR="00E10826" w:rsidRPr="000650E7" w:rsidRDefault="00E10826" w:rsidP="0065471A">
      <w:pPr>
        <w:spacing w:after="0"/>
        <w:jc w:val="both"/>
        <w:rPr>
          <w:rFonts w:ascii="a_Helver Bashkir" w:hAnsi="a_Helver Bashkir"/>
          <w:b/>
          <w:sz w:val="24"/>
          <w:szCs w:val="24"/>
          <w:lang w:val="be-BY"/>
        </w:rPr>
      </w:pPr>
      <w:r w:rsidRPr="000650E7">
        <w:rPr>
          <w:rFonts w:ascii="a_Helver Bashkir" w:hAnsi="a_Helver Bashkir"/>
          <w:b/>
          <w:sz w:val="24"/>
          <w:szCs w:val="24"/>
          <w:lang w:val="be-BY"/>
        </w:rPr>
        <w:t>Телмәр күнекмәләре</w:t>
      </w:r>
    </w:p>
    <w:p w:rsidR="00E10826" w:rsidRPr="000650E7" w:rsidRDefault="00E10826" w:rsidP="0065471A">
      <w:pPr>
        <w:numPr>
          <w:ilvl w:val="0"/>
          <w:numId w:val="3"/>
        </w:numPr>
        <w:spacing w:after="0"/>
        <w:jc w:val="both"/>
        <w:rPr>
          <w:rFonts w:ascii="a_Helver Bashkir" w:hAnsi="a_Helver Bashkir"/>
          <w:sz w:val="24"/>
          <w:szCs w:val="24"/>
          <w:lang w:val="be-BY"/>
        </w:rPr>
      </w:pPr>
      <w:r w:rsidRPr="000650E7">
        <w:rPr>
          <w:rFonts w:ascii="a_Helver Bashkir" w:hAnsi="a_Helver Bashkir"/>
          <w:sz w:val="24"/>
          <w:szCs w:val="24"/>
          <w:lang w:val="be-BY"/>
        </w:rPr>
        <w:t>Һүрәтләү, хикәйәләү тибындағы текстарҙы тыңлау һәм аңлап ҡабул итеү: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текстың планын төҙөү;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текстың йөкмәткеһен план буйынса һөйләү, билдәле ситуацияла тексты ижади дауам итеү.</w:t>
      </w:r>
    </w:p>
    <w:p w:rsidR="00E10826" w:rsidRPr="000650E7" w:rsidRDefault="00E10826" w:rsidP="0065471A">
      <w:pPr>
        <w:numPr>
          <w:ilvl w:val="0"/>
          <w:numId w:val="3"/>
        </w:numPr>
        <w:spacing w:after="0"/>
        <w:jc w:val="both"/>
        <w:rPr>
          <w:rFonts w:ascii="a_Helver Bashkir" w:hAnsi="a_Helver Bashkir"/>
          <w:sz w:val="24"/>
          <w:szCs w:val="24"/>
          <w:lang w:val="be-BY"/>
        </w:rPr>
      </w:pPr>
      <w:r w:rsidRPr="000650E7">
        <w:rPr>
          <w:rFonts w:ascii="a_Helver Bashkir" w:hAnsi="a_Helver Bashkir"/>
          <w:sz w:val="24"/>
          <w:szCs w:val="24"/>
          <w:lang w:val="be-BY"/>
        </w:rPr>
        <w:t>Бирелгән тема буйынса диалог төҙөү, диалогты дауам итеү: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ҡараған фильм, картина, ишеткәндәр, бирелгән ситуация буйынса хикәйә төҙөп һөйләү;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ваҡиғаға, геройҙарҙың эштәренә, ҡылыҡтарына баһа биреү, үҙ фекеңде иҫбатлау;</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тестағы образлы һүҙҙәрҙе, һүрәтләү-тасуирлау сараларын, мәҡәлдәрҙе табыу, телмәрҙә дөрөҫ ҡулланыу;</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 xml:space="preserve">тексты икенсе телгә тәржемә итеп һөйләү; </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10-12 шиғырҙы яттан тасуири итеп һөйләй белеү.</w:t>
      </w:r>
    </w:p>
    <w:p w:rsidR="00E10826" w:rsidRPr="000650E7" w:rsidRDefault="00E10826" w:rsidP="0065471A">
      <w:pPr>
        <w:numPr>
          <w:ilvl w:val="0"/>
          <w:numId w:val="3"/>
        </w:numPr>
        <w:spacing w:after="0"/>
        <w:jc w:val="both"/>
        <w:rPr>
          <w:rFonts w:ascii="a_Helver Bashkir" w:hAnsi="a_Helver Bashkir"/>
          <w:sz w:val="24"/>
          <w:szCs w:val="24"/>
          <w:lang w:val="be-BY"/>
        </w:rPr>
      </w:pPr>
      <w:r w:rsidRPr="000650E7">
        <w:rPr>
          <w:rFonts w:ascii="a_Helver Bashkir" w:hAnsi="a_Helver Bashkir"/>
          <w:sz w:val="24"/>
          <w:szCs w:val="24"/>
          <w:lang w:val="be-BY"/>
        </w:rPr>
        <w:t>Тексты дөрөҫ, аңлы, тасуири уҡыу:</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тексты мәғәнәүи өлөштәргә бүлеү, уларға исем биреү, план төҙөү;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гәзит-журналдарҙан, китаптарҙан материал йыйып, хикәйә төҙөү;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әҫәрҙән кәрәкле өлөштәрҙе һайлап ала белеү;</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текстан аңлашылмаған һүҙҙәрҙе табыу, һүҙлектәр менән эш итә белеү.</w:t>
      </w:r>
    </w:p>
    <w:p w:rsidR="00E10826" w:rsidRPr="000650E7" w:rsidRDefault="00E10826" w:rsidP="0065471A">
      <w:pPr>
        <w:numPr>
          <w:ilvl w:val="0"/>
          <w:numId w:val="3"/>
        </w:numPr>
        <w:spacing w:after="0"/>
        <w:jc w:val="both"/>
        <w:rPr>
          <w:rFonts w:ascii="a_Helver Bashkir" w:hAnsi="a_Helver Bashkir"/>
          <w:sz w:val="24"/>
          <w:szCs w:val="24"/>
          <w:lang w:val="be-BY"/>
        </w:rPr>
      </w:pPr>
      <w:r w:rsidRPr="000650E7">
        <w:rPr>
          <w:rFonts w:ascii="a_Helver Bashkir" w:hAnsi="a_Helver Bashkir"/>
          <w:sz w:val="24"/>
          <w:szCs w:val="24"/>
          <w:lang w:val="be-BY"/>
        </w:rPr>
        <w:t>Хәрефтәрҙе дөрөҫ һәм матур яҙыу, дөрөҫ тоташтырыу:</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Ижади диктанттар, өйрәтеү изложениелары һәм иншалар яҙыу;</w:t>
      </w:r>
    </w:p>
    <w:p w:rsidR="00E10826" w:rsidRPr="000650E7" w:rsidRDefault="00E10826" w:rsidP="0065471A">
      <w:pPr>
        <w:numPr>
          <w:ilvl w:val="0"/>
          <w:numId w:val="4"/>
        </w:numPr>
        <w:spacing w:after="0"/>
        <w:jc w:val="both"/>
        <w:rPr>
          <w:rFonts w:ascii="a_Helver Bashkir" w:hAnsi="a_Helver Bashkir"/>
          <w:sz w:val="24"/>
          <w:szCs w:val="24"/>
          <w:lang w:val="be-BY"/>
        </w:rPr>
      </w:pPr>
      <w:r w:rsidRPr="000650E7">
        <w:rPr>
          <w:rFonts w:ascii="a_Helver Bashkir" w:hAnsi="a_Helver Bashkir"/>
          <w:sz w:val="24"/>
          <w:szCs w:val="24"/>
          <w:lang w:val="be-BY"/>
        </w:rPr>
        <w:t>Иптәшең яҙғанын һәм үҙ яҙмаларыңды тикшереү, камиллаштыра белеү күнекмәләре.</w:t>
      </w:r>
    </w:p>
    <w:p w:rsidR="00E10826" w:rsidRPr="000650E7" w:rsidRDefault="00E10826" w:rsidP="0065471A">
      <w:pPr>
        <w:numPr>
          <w:ilvl w:val="0"/>
          <w:numId w:val="3"/>
        </w:numPr>
        <w:spacing w:after="0"/>
        <w:jc w:val="both"/>
        <w:rPr>
          <w:rFonts w:ascii="a_Helver Bashkir" w:hAnsi="a_Helver Bashkir"/>
          <w:sz w:val="24"/>
          <w:szCs w:val="24"/>
          <w:lang w:val="be-BY"/>
        </w:rPr>
      </w:pPr>
      <w:r w:rsidRPr="000650E7">
        <w:rPr>
          <w:rFonts w:ascii="a_Helver Bashkir" w:hAnsi="a_Helver Bashkir"/>
          <w:sz w:val="24"/>
          <w:szCs w:val="24"/>
          <w:lang w:val="be-BY"/>
        </w:rPr>
        <w:t>Өйҙә башҡортса гәзит-журналдар, китаптар уҡыу һәм класта шулар тураһында фекер алышыу (кластан тыш уҡыу күнекмәләре).</w:t>
      </w:r>
    </w:p>
    <w:p w:rsidR="00E10826" w:rsidRPr="000650E7" w:rsidRDefault="00E10826" w:rsidP="0065471A">
      <w:pPr>
        <w:pStyle w:val="ListParagraph"/>
        <w:spacing w:line="276" w:lineRule="auto"/>
        <w:ind w:left="0"/>
        <w:jc w:val="both"/>
        <w:rPr>
          <w:rFonts w:ascii="a_Helver Bashkir" w:hAnsi="a_Helver Bashkir"/>
          <w:sz w:val="24"/>
          <w:szCs w:val="24"/>
          <w:lang w:val="be-BY"/>
        </w:rPr>
      </w:pPr>
      <w:r w:rsidRPr="000650E7">
        <w:rPr>
          <w:rFonts w:ascii="a_Helver Bashkir" w:hAnsi="a_Helver Bashkir"/>
          <w:sz w:val="24"/>
          <w:szCs w:val="24"/>
          <w:lang w:val="en-US"/>
        </w:rPr>
        <w:t>V</w:t>
      </w:r>
      <w:r w:rsidRPr="000650E7">
        <w:rPr>
          <w:rFonts w:ascii="a_Helver Bashkir" w:hAnsi="a_Helver Bashkir"/>
          <w:sz w:val="24"/>
          <w:szCs w:val="24"/>
          <w:lang w:val="be-BY"/>
        </w:rPr>
        <w:t>. Уҡыу-уҡытыу программаһында планлаштырылған һөҙөмтәләрҙең үҙләштерелеүен баһалау</w:t>
      </w:r>
    </w:p>
    <w:p w:rsidR="00E10826" w:rsidRPr="000650E7" w:rsidRDefault="00E10826" w:rsidP="0065471A">
      <w:pPr>
        <w:numPr>
          <w:ilvl w:val="0"/>
          <w:numId w:val="1"/>
        </w:numPr>
        <w:spacing w:after="0"/>
        <w:jc w:val="both"/>
        <w:rPr>
          <w:rFonts w:ascii="a_Helver Bashkir" w:hAnsi="a_Helver Bashkir"/>
          <w:sz w:val="24"/>
          <w:szCs w:val="24"/>
          <w:lang w:val="be-BY"/>
        </w:rPr>
      </w:pPr>
      <w:r w:rsidRPr="000650E7">
        <w:rPr>
          <w:rFonts w:ascii="a_Helver Bashkir" w:hAnsi="a_Helver Bashkir"/>
          <w:sz w:val="24"/>
          <w:szCs w:val="24"/>
          <w:lang w:val="be-BY"/>
        </w:rPr>
        <w:t xml:space="preserve">Класта һәм өйҙә башҡарыла торған яҙма эштәр өйрәтеү һәм тикшереү характерында була. </w:t>
      </w:r>
    </w:p>
    <w:p w:rsidR="00E10826" w:rsidRPr="000650E7" w:rsidRDefault="00E10826" w:rsidP="0065471A">
      <w:pPr>
        <w:spacing w:after="0"/>
        <w:ind w:left="720"/>
        <w:jc w:val="both"/>
        <w:rPr>
          <w:rFonts w:ascii="a_Helver Bashkir" w:hAnsi="a_Helver Bashkir"/>
          <w:sz w:val="24"/>
          <w:szCs w:val="24"/>
          <w:lang w:val="be-BY"/>
        </w:rPr>
      </w:pPr>
      <w:r w:rsidRPr="000650E7">
        <w:rPr>
          <w:rFonts w:ascii="a_Helver Bashkir" w:hAnsi="a_Helver Bashkir"/>
          <w:sz w:val="24"/>
          <w:szCs w:val="24"/>
          <w:lang w:val="be-BY"/>
        </w:rPr>
        <w:t>Уларға түбәндәгеләр инә:</w:t>
      </w:r>
    </w:p>
    <w:p w:rsidR="00E10826" w:rsidRPr="000650E7" w:rsidRDefault="00E10826" w:rsidP="0065471A">
      <w:pPr>
        <w:numPr>
          <w:ilvl w:val="0"/>
          <w:numId w:val="2"/>
        </w:numPr>
        <w:spacing w:after="0"/>
        <w:jc w:val="both"/>
        <w:rPr>
          <w:rFonts w:ascii="a_Helver Bashkir" w:hAnsi="a_Helver Bashkir"/>
          <w:sz w:val="24"/>
          <w:szCs w:val="24"/>
          <w:lang w:val="be-BY"/>
        </w:rPr>
      </w:pPr>
      <w:r w:rsidRPr="000650E7">
        <w:rPr>
          <w:rFonts w:ascii="a_Helver Bashkir" w:hAnsi="a_Helver Bashkir"/>
          <w:sz w:val="24"/>
          <w:szCs w:val="24"/>
          <w:lang w:val="be-BY"/>
        </w:rPr>
        <w:t>башҡорт теленән төрлө типтағы күнегеүҙәр;</w:t>
      </w:r>
    </w:p>
    <w:p w:rsidR="00E10826" w:rsidRPr="000650E7" w:rsidRDefault="00E10826" w:rsidP="0065471A">
      <w:pPr>
        <w:numPr>
          <w:ilvl w:val="0"/>
          <w:numId w:val="2"/>
        </w:numPr>
        <w:spacing w:after="0"/>
        <w:jc w:val="both"/>
        <w:rPr>
          <w:rFonts w:ascii="a_Helver Bashkir" w:hAnsi="a_Helver Bashkir"/>
          <w:sz w:val="24"/>
          <w:szCs w:val="24"/>
          <w:lang w:val="be-BY"/>
        </w:rPr>
      </w:pPr>
      <w:r w:rsidRPr="000650E7">
        <w:rPr>
          <w:rFonts w:ascii="a_Helver Bashkir" w:hAnsi="a_Helver Bashkir"/>
          <w:sz w:val="24"/>
          <w:szCs w:val="24"/>
          <w:lang w:val="be-BY"/>
        </w:rPr>
        <w:t>тәржемә эштәре (башҡорт теленән рус теленә һәм киреһенсә);</w:t>
      </w:r>
    </w:p>
    <w:p w:rsidR="00E10826" w:rsidRPr="000650E7" w:rsidRDefault="00E10826" w:rsidP="0065471A">
      <w:pPr>
        <w:numPr>
          <w:ilvl w:val="0"/>
          <w:numId w:val="2"/>
        </w:numPr>
        <w:spacing w:after="0"/>
        <w:jc w:val="both"/>
        <w:rPr>
          <w:rFonts w:ascii="a_Helver Bashkir" w:hAnsi="a_Helver Bashkir"/>
          <w:sz w:val="24"/>
          <w:szCs w:val="24"/>
          <w:lang w:val="be-BY"/>
        </w:rPr>
      </w:pPr>
      <w:r w:rsidRPr="000650E7">
        <w:rPr>
          <w:rFonts w:ascii="a_Helver Bashkir" w:hAnsi="a_Helver Bashkir"/>
          <w:sz w:val="24"/>
          <w:szCs w:val="24"/>
          <w:lang w:val="be-BY"/>
        </w:rPr>
        <w:t>дәреслектәрҙәге әҙәби текстарға пландар төҙөү;</w:t>
      </w:r>
    </w:p>
    <w:p w:rsidR="00E10826" w:rsidRPr="000650E7" w:rsidRDefault="00E10826" w:rsidP="0065471A">
      <w:pPr>
        <w:numPr>
          <w:ilvl w:val="0"/>
          <w:numId w:val="2"/>
        </w:numPr>
        <w:spacing w:after="0"/>
        <w:jc w:val="both"/>
        <w:rPr>
          <w:rFonts w:ascii="a_Helver Bashkir" w:hAnsi="a_Helver Bashkir"/>
          <w:sz w:val="24"/>
          <w:szCs w:val="24"/>
          <w:lang w:val="be-BY"/>
        </w:rPr>
      </w:pPr>
      <w:r w:rsidRPr="000650E7">
        <w:rPr>
          <w:rFonts w:ascii="a_Helver Bashkir" w:hAnsi="a_Helver Bashkir"/>
          <w:sz w:val="24"/>
          <w:szCs w:val="24"/>
          <w:lang w:val="be-BY"/>
        </w:rPr>
        <w:t>һорауҙарға яҙма яуаптар һәм иншалар;</w:t>
      </w:r>
    </w:p>
    <w:p w:rsidR="00E10826" w:rsidRPr="000650E7" w:rsidRDefault="00E10826" w:rsidP="0065471A">
      <w:pPr>
        <w:numPr>
          <w:ilvl w:val="0"/>
          <w:numId w:val="2"/>
        </w:numPr>
        <w:spacing w:after="0"/>
        <w:jc w:val="both"/>
        <w:rPr>
          <w:rFonts w:ascii="a_Helver Bashkir" w:hAnsi="a_Helver Bashkir"/>
          <w:sz w:val="24"/>
          <w:szCs w:val="24"/>
          <w:lang w:val="be-BY"/>
        </w:rPr>
      </w:pPr>
      <w:r w:rsidRPr="000650E7">
        <w:rPr>
          <w:rFonts w:ascii="a_Helver Bashkir" w:hAnsi="a_Helver Bashkir"/>
          <w:sz w:val="24"/>
          <w:szCs w:val="24"/>
          <w:lang w:val="be-BY"/>
        </w:rPr>
        <w:t>тел һәм әҙәби материалдар буйынса аналитик һәм дөйөмләштереү тибындағы схемалар, проекттар һ.б. төҙөү.</w:t>
      </w:r>
    </w:p>
    <w:p w:rsidR="00E10826" w:rsidRPr="000650E7" w:rsidRDefault="00E10826" w:rsidP="0065471A">
      <w:pPr>
        <w:numPr>
          <w:ilvl w:val="0"/>
          <w:numId w:val="1"/>
        </w:numPr>
        <w:spacing w:after="0"/>
        <w:jc w:val="both"/>
        <w:rPr>
          <w:rFonts w:ascii="a_Helver Bashkir" w:hAnsi="a_Helver Bashkir"/>
          <w:sz w:val="24"/>
          <w:szCs w:val="24"/>
          <w:lang w:val="be-BY"/>
        </w:rPr>
      </w:pPr>
      <w:r w:rsidRPr="000650E7">
        <w:rPr>
          <w:rFonts w:ascii="a_Helver Bashkir" w:hAnsi="a_Helver Bashkir"/>
          <w:sz w:val="24"/>
          <w:szCs w:val="24"/>
          <w:lang w:val="be-BY"/>
        </w:rPr>
        <w:t>Башҡорт теленең ағымдағы, сирек йәки йыл аҙағында, шулай уҡ уҡыу йылы башында инеү диктанты, ҙур темаларҙан һуң йомғаҡлау контроль эштәре үткәрелә. Ағымдағы контроль эштәр программаның өйрәнелгән материалын үҙләштереүҙе тикшереү маҡсатында уҙғарыла. Уларҙың төрө һәм үткәреү йышлығы өйрәнелә торған материалдың ҡатмарлылығынан, уҡыусыларҙың белем кимәленән сығып билдәләнә. Ағымдағы контроль эштәр өсөн уҡытыусы йә тотош дәресте, йә уның бер өлөшөн генә файҙалана ала.</w:t>
      </w:r>
    </w:p>
    <w:p w:rsidR="00E10826" w:rsidRPr="000650E7" w:rsidRDefault="00E10826" w:rsidP="0065471A">
      <w:pPr>
        <w:numPr>
          <w:ilvl w:val="0"/>
          <w:numId w:val="1"/>
        </w:numPr>
        <w:spacing w:after="0"/>
        <w:jc w:val="both"/>
        <w:rPr>
          <w:rFonts w:ascii="a_Helver Bashkir" w:hAnsi="a_Helver Bashkir"/>
          <w:sz w:val="24"/>
          <w:szCs w:val="24"/>
          <w:lang w:val="be-BY"/>
        </w:rPr>
      </w:pPr>
      <w:r w:rsidRPr="000650E7">
        <w:rPr>
          <w:rFonts w:ascii="a_Helver Bashkir" w:hAnsi="a_Helver Bashkir"/>
          <w:sz w:val="24"/>
          <w:szCs w:val="24"/>
          <w:lang w:val="be-BY"/>
        </w:rPr>
        <w:t>Уҡыу йылы башында инеү диктанты, сирек һәм йыл аҙағында йомғаҡлау контроль эштәре мәктәп администрацияһы менән берлектә төҙөлгән график буйынса үткәрелә. Контроль эштәрҙе сиректең беренсе көнөндә һәм дүшәмбелә үткәреү тәҡдим ителмәй.</w:t>
      </w:r>
    </w:p>
    <w:p w:rsidR="00E10826" w:rsidRPr="000650E7" w:rsidRDefault="00E10826" w:rsidP="00600A61">
      <w:pPr>
        <w:spacing w:after="0"/>
        <w:jc w:val="both"/>
        <w:rPr>
          <w:rFonts w:ascii="a_Helver Bashkir" w:hAnsi="a_Helver Bashkir"/>
          <w:sz w:val="24"/>
          <w:szCs w:val="24"/>
          <w:lang w:val="be-BY"/>
        </w:rPr>
      </w:pPr>
      <w:r w:rsidRPr="000650E7">
        <w:rPr>
          <w:rFonts w:ascii="a_Helver Bashkir" w:hAnsi="a_Helver Bashkir"/>
          <w:sz w:val="24"/>
          <w:szCs w:val="24"/>
          <w:lang w:val="be-BY"/>
        </w:rPr>
        <w:t>Яҙма эш төрҙәре (изложение, инша) яҙыу уҡыусыларҙың уҡыу кимәленә, белеменә, мөмкинселегенә ҡарап уҡытыусы ҡарамағына ҡалдырыла һәм улар урынына шул уҡ күләмдә түбәндәге яҙма эштәр үткәрергә мөмкин:</w:t>
      </w:r>
    </w:p>
    <w:p w:rsidR="00E10826" w:rsidRPr="000650E7" w:rsidRDefault="00E10826" w:rsidP="0065471A">
      <w:pPr>
        <w:spacing w:after="0"/>
        <w:jc w:val="both"/>
        <w:rPr>
          <w:rFonts w:ascii="a_Helver Bashkir" w:hAnsi="a_Helver Bashkir"/>
          <w:sz w:val="24"/>
          <w:szCs w:val="24"/>
          <w:lang w:val="be-BY"/>
        </w:rPr>
      </w:pPr>
      <w:r w:rsidRPr="000650E7">
        <w:rPr>
          <w:rFonts w:ascii="a_Helver Bashkir" w:hAnsi="a_Helver Bashkir"/>
          <w:sz w:val="24"/>
          <w:szCs w:val="24"/>
          <w:lang w:val="be-BY"/>
        </w:rPr>
        <w:t xml:space="preserve">             -карточкалар менән эш;</w:t>
      </w:r>
    </w:p>
    <w:p w:rsidR="00E10826" w:rsidRPr="000650E7" w:rsidRDefault="00E10826" w:rsidP="00600A61">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 xml:space="preserve"> -тест;</w:t>
      </w:r>
    </w:p>
    <w:p w:rsidR="00E10826" w:rsidRPr="000650E7" w:rsidRDefault="00E10826" w:rsidP="00600A61">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-һүрәт буйынса һөйләмдәр төҙөү;</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-текста һөйләмдәрҙә һүҙҙәр тәртибе;</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-терәк текстар менән инша яҙырға өйрәнеү;</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-һүҙлек диктанты;</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-һөйләмдәр төҙөү;</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-һүҙлек менән эш;</w:t>
      </w:r>
    </w:p>
    <w:p w:rsidR="00E10826" w:rsidRPr="000650E7" w:rsidRDefault="00E10826" w:rsidP="0065471A">
      <w:pPr>
        <w:spacing w:after="0"/>
        <w:ind w:firstLine="709"/>
        <w:jc w:val="both"/>
        <w:rPr>
          <w:rFonts w:ascii="a_Helver Bashkir" w:hAnsi="a_Helver Bashkir"/>
          <w:sz w:val="24"/>
          <w:szCs w:val="24"/>
          <w:lang w:val="be-BY"/>
        </w:rPr>
      </w:pPr>
      <w:r w:rsidRPr="000650E7">
        <w:rPr>
          <w:rFonts w:ascii="a_Helver Bashkir" w:hAnsi="a_Helver Bashkir"/>
          <w:sz w:val="24"/>
          <w:szCs w:val="24"/>
          <w:lang w:val="be-BY"/>
        </w:rPr>
        <w:t>-һүрәтләү иншаһы;</w:t>
      </w:r>
    </w:p>
    <w:p w:rsidR="00E10826" w:rsidRPr="00F837BD" w:rsidRDefault="00E10826" w:rsidP="00F837BD">
      <w:pPr>
        <w:spacing w:after="0"/>
        <w:ind w:firstLine="709"/>
        <w:jc w:val="both"/>
        <w:rPr>
          <w:rFonts w:ascii="a_Helver Bashkir" w:hAnsi="a_Helver Bashkir"/>
          <w:sz w:val="24"/>
          <w:szCs w:val="24"/>
          <w:lang w:val="be-BY"/>
        </w:rPr>
      </w:pPr>
      <w:r w:rsidRPr="00F837BD">
        <w:rPr>
          <w:rFonts w:ascii="a_Helver Bashkir" w:hAnsi="a_Helver Bashkir"/>
          <w:lang w:val="be-BY"/>
        </w:rPr>
        <w:t>-слайд төҙөү: шәжәрәләр, минең ғаиләм…</w:t>
      </w:r>
    </w:p>
    <w:p w:rsidR="00E10826" w:rsidRPr="000650E7" w:rsidRDefault="00E10826" w:rsidP="0065471A">
      <w:pPr>
        <w:spacing w:after="0"/>
        <w:jc w:val="both"/>
        <w:rPr>
          <w:rFonts w:ascii="a_Helver Bashkir" w:hAnsi="a_Helver Bashkir"/>
          <w:b/>
          <w:sz w:val="24"/>
          <w:szCs w:val="24"/>
          <w:lang w:val="be-BY"/>
        </w:rPr>
      </w:pPr>
      <w:r w:rsidRPr="000650E7">
        <w:rPr>
          <w:rFonts w:ascii="a_Helver Bashkir" w:hAnsi="a_Helver Bashkir"/>
          <w:b/>
          <w:sz w:val="24"/>
          <w:szCs w:val="24"/>
          <w:lang w:val="en-US"/>
        </w:rPr>
        <w:t>IV</w:t>
      </w:r>
      <w:r w:rsidRPr="000650E7">
        <w:rPr>
          <w:rFonts w:ascii="a_Helver Bashkir" w:hAnsi="a_Helver Bashkir"/>
          <w:b/>
          <w:sz w:val="24"/>
          <w:szCs w:val="24"/>
          <w:lang w:val="be-BY"/>
        </w:rPr>
        <w:t xml:space="preserve"> класс уҡыусыларының белем кимәленә талаптар. </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«Башҡортостан» темаһы буйынса (тәбиғәте, халҡы, уның тормошо, ҡалалары, йылға-күлдәре, кейем-һалымы, ижады) тураһында әңгәмәлә ҡатнашыу, һөйләү</w:t>
      </w:r>
      <w:r w:rsidRPr="000650E7">
        <w:rPr>
          <w:rFonts w:ascii="a_Helver Bashkir" w:hAnsi="a_Helver Bashkir"/>
          <w:sz w:val="24"/>
          <w:szCs w:val="24"/>
          <w:lang w:val="be-BY"/>
        </w:rPr>
        <w:t>.</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Тәҡдим ителгән ситуация буйынса һорауҙар бирә белеү, уҡытыусының (йәки башҡаларҙың) һорауҙарына яуап бирә белеү; яуаптарҙы дөрөҫ интонация менән асыҡ, аңлайышлы итеп әйтеү, һөйләү.</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 xml:space="preserve">Ишеткәнде, күргәнде 4-6 һөйләм менән бәйләнешле итеп һөйләү. </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Ҡысҡырып шыма һәм тасуири уҡыу.</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Һүҙлек һүҙҙәрен белеү һәм уларҙы телмәрҙә дөрөҫ ҡулланыу.</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 xml:space="preserve">Дәрестә өйрәнелгән грамматик материалды практик ҡуллана белеү. </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25-30 һүҙ күләмендә диктант яҙыу;  ошо уҡ күләмдә изложение һәм инша яҙа белеү; ҡотлау хаты (открытка) яҙа белеү.</w:t>
      </w:r>
    </w:p>
    <w:p w:rsidR="00E10826" w:rsidRPr="000650E7" w:rsidRDefault="00E10826" w:rsidP="0065471A">
      <w:pPr>
        <w:pStyle w:val="ListParagraph"/>
        <w:numPr>
          <w:ilvl w:val="0"/>
          <w:numId w:val="5"/>
        </w:numPr>
        <w:spacing w:line="276" w:lineRule="auto"/>
        <w:jc w:val="both"/>
        <w:rPr>
          <w:rFonts w:ascii="a_Helver Bashkir" w:hAnsi="a_Helver Bashkir"/>
          <w:sz w:val="24"/>
          <w:szCs w:val="24"/>
          <w:lang w:val="be-BY"/>
        </w:rPr>
      </w:pPr>
      <w:r w:rsidRPr="000650E7">
        <w:rPr>
          <w:rFonts w:ascii="a_Helver Bashkir" w:hAnsi="a_Helver Bashkir"/>
          <w:b w:val="0"/>
          <w:sz w:val="24"/>
          <w:szCs w:val="24"/>
          <w:lang w:val="be-BY"/>
        </w:rPr>
        <w:t>Программала күрһәтелгән шиғырҙарҙы яттан белеү; 3-4 башҡорт йырын башҡара белеү, мәктәптең үҙешмәкәр сараларында ҡатнашыу, сәхнәлә сығыш яһау. Бөтә был эштәр тураһында бәйләнешле һөйләй белеү.</w:t>
      </w:r>
    </w:p>
    <w:p w:rsidR="00E10826" w:rsidRPr="000650E7" w:rsidRDefault="00E10826" w:rsidP="00F837BD">
      <w:pPr>
        <w:spacing w:after="0"/>
        <w:ind w:left="360"/>
        <w:jc w:val="both"/>
        <w:rPr>
          <w:rFonts w:ascii="a_Helver Bashkir" w:hAnsi="a_Helver Bashkir"/>
          <w:sz w:val="24"/>
          <w:szCs w:val="24"/>
          <w:lang w:val="be-BY"/>
        </w:rPr>
      </w:pPr>
    </w:p>
    <w:sectPr w:rsidR="00E10826" w:rsidRPr="000650E7" w:rsidSect="008C2AEC">
      <w:pgSz w:w="11906" w:h="16838"/>
      <w:pgMar w:top="426"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826" w:rsidRDefault="00E10826" w:rsidP="0065471A">
      <w:pPr>
        <w:spacing w:after="0" w:line="240" w:lineRule="auto"/>
      </w:pPr>
      <w:r>
        <w:separator/>
      </w:r>
    </w:p>
  </w:endnote>
  <w:endnote w:type="continuationSeparator" w:id="0">
    <w:p w:rsidR="00E10826" w:rsidRDefault="00E10826" w:rsidP="006547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_Helver(05%) Bashkir">
    <w:panose1 w:val="020B0404020202020204"/>
    <w:charset w:val="CC"/>
    <w:family w:val="swiss"/>
    <w:pitch w:val="variable"/>
    <w:sig w:usb0="80000207" w:usb1="00000000" w:usb2="00000000" w:usb3="00000000" w:csb0="00000005" w:csb1="00000000"/>
  </w:font>
  <w:font w:name="a_Helver(10%) Bashkir">
    <w:panose1 w:val="020B0404020202020204"/>
    <w:charset w:val="CC"/>
    <w:family w:val="swiss"/>
    <w:pitch w:val="variable"/>
    <w:sig w:usb0="80000207"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_Helver Bashkir">
    <w:panose1 w:val="020B0504020202020204"/>
    <w:charset w:val="CC"/>
    <w:family w:val="swiss"/>
    <w:pitch w:val="variable"/>
    <w:sig w:usb0="80000207" w:usb1="00000000" w:usb2="00000000" w:usb3="00000000" w:csb0="00000005" w:csb1="00000000"/>
  </w:font>
  <w:font w:name="MS Mincho">
    <w:altName w:val="?l?r ??Ө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826" w:rsidRDefault="00E10826" w:rsidP="0065471A">
      <w:pPr>
        <w:spacing w:after="0" w:line="240" w:lineRule="auto"/>
      </w:pPr>
      <w:r>
        <w:separator/>
      </w:r>
    </w:p>
  </w:footnote>
  <w:footnote w:type="continuationSeparator" w:id="0">
    <w:p w:rsidR="00E10826" w:rsidRDefault="00E10826" w:rsidP="006547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F5C94"/>
    <w:multiLevelType w:val="hybridMultilevel"/>
    <w:tmpl w:val="BF4C76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8233396"/>
    <w:multiLevelType w:val="hybridMultilevel"/>
    <w:tmpl w:val="68843042"/>
    <w:lvl w:ilvl="0" w:tplc="6DB67B1C">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2">
    <w:nsid w:val="20312F30"/>
    <w:multiLevelType w:val="hybridMultilevel"/>
    <w:tmpl w:val="419A461C"/>
    <w:lvl w:ilvl="0" w:tplc="012E8060">
      <w:start w:val="1"/>
      <w:numFmt w:val="decimal"/>
      <w:lvlText w:val="%1."/>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C8633E"/>
    <w:multiLevelType w:val="hybridMultilevel"/>
    <w:tmpl w:val="87BCD5DC"/>
    <w:lvl w:ilvl="0" w:tplc="6DB67B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1E38CF"/>
    <w:multiLevelType w:val="hybridMultilevel"/>
    <w:tmpl w:val="81B21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0787DD0"/>
    <w:multiLevelType w:val="hybridMultilevel"/>
    <w:tmpl w:val="15526F4C"/>
    <w:lvl w:ilvl="0" w:tplc="040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CB6125"/>
    <w:multiLevelType w:val="hybridMultilevel"/>
    <w:tmpl w:val="C4D481A4"/>
    <w:lvl w:ilvl="0" w:tplc="59FC6ADA">
      <w:numFmt w:val="bullet"/>
      <w:lvlText w:val="-"/>
      <w:lvlJc w:val="left"/>
      <w:pPr>
        <w:ind w:left="720" w:hanging="360"/>
      </w:pPr>
      <w:rPr>
        <w:rFonts w:ascii="a_Helver(05%) Bashkir" w:eastAsia="Times New Roman" w:hAnsi="a_Helver(05%) Bashki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55667A"/>
    <w:multiLevelType w:val="hybridMultilevel"/>
    <w:tmpl w:val="B0FE7FCE"/>
    <w:lvl w:ilvl="0" w:tplc="15A47D20">
      <w:start w:val="11"/>
      <w:numFmt w:val="bullet"/>
      <w:lvlText w:val="-"/>
      <w:lvlJc w:val="left"/>
      <w:pPr>
        <w:tabs>
          <w:tab w:val="num" w:pos="720"/>
        </w:tabs>
        <w:ind w:left="720" w:hanging="360"/>
      </w:pPr>
      <w:rPr>
        <w:rFonts w:ascii="a_Helver(10%) Bashkir" w:eastAsia="Times New Roman" w:hAnsi="a_Helver(10%) Bashkir"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B4265E4"/>
    <w:multiLevelType w:val="hybridMultilevel"/>
    <w:tmpl w:val="A93844F0"/>
    <w:lvl w:ilvl="0" w:tplc="6DB67B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0B6CFB"/>
    <w:multiLevelType w:val="hybridMultilevel"/>
    <w:tmpl w:val="3474C598"/>
    <w:lvl w:ilvl="0" w:tplc="B532C3D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4"/>
  </w:num>
  <w:num w:numId="4">
    <w:abstractNumId w:val="6"/>
  </w:num>
  <w:num w:numId="5">
    <w:abstractNumId w:val="1"/>
  </w:num>
  <w:num w:numId="6">
    <w:abstractNumId w:val="3"/>
  </w:num>
  <w:num w:numId="7">
    <w:abstractNumId w:val="8"/>
  </w:num>
  <w:num w:numId="8">
    <w:abstractNumId w:val="2"/>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71A"/>
    <w:rsid w:val="000650E7"/>
    <w:rsid w:val="000C277B"/>
    <w:rsid w:val="00103888"/>
    <w:rsid w:val="0015121B"/>
    <w:rsid w:val="004E75CC"/>
    <w:rsid w:val="005201AD"/>
    <w:rsid w:val="00600A61"/>
    <w:rsid w:val="0065471A"/>
    <w:rsid w:val="006A0D28"/>
    <w:rsid w:val="00830C34"/>
    <w:rsid w:val="008350B7"/>
    <w:rsid w:val="008C2AEC"/>
    <w:rsid w:val="008E7A5B"/>
    <w:rsid w:val="00B74679"/>
    <w:rsid w:val="00CA37EB"/>
    <w:rsid w:val="00CC0FC0"/>
    <w:rsid w:val="00CD5FF7"/>
    <w:rsid w:val="00D44F15"/>
    <w:rsid w:val="00E10826"/>
    <w:rsid w:val="00E93881"/>
    <w:rsid w:val="00EF6B02"/>
    <w:rsid w:val="00F837B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71A"/>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5471A"/>
    <w:pPr>
      <w:spacing w:after="0" w:line="240" w:lineRule="auto"/>
      <w:ind w:left="720"/>
      <w:contextualSpacing/>
    </w:pPr>
    <w:rPr>
      <w:rFonts w:ascii="Times New Roman" w:hAnsi="Times New Roman"/>
      <w:b/>
      <w:bCs/>
      <w:kern w:val="32"/>
      <w:sz w:val="32"/>
      <w:szCs w:val="32"/>
    </w:rPr>
  </w:style>
  <w:style w:type="paragraph" w:styleId="NoSpacing">
    <w:name w:val="No Spacing"/>
    <w:uiPriority w:val="99"/>
    <w:qFormat/>
    <w:rsid w:val="0065471A"/>
    <w:rPr>
      <w:rFonts w:eastAsia="Times New Roman"/>
    </w:rPr>
  </w:style>
  <w:style w:type="paragraph" w:styleId="Header">
    <w:name w:val="header"/>
    <w:basedOn w:val="Normal"/>
    <w:link w:val="HeaderChar"/>
    <w:uiPriority w:val="99"/>
    <w:rsid w:val="0065471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5471A"/>
    <w:rPr>
      <w:rFonts w:ascii="Calibri" w:hAnsi="Calibri" w:cs="Times New Roman"/>
      <w:lang w:eastAsia="ru-RU"/>
    </w:rPr>
  </w:style>
  <w:style w:type="paragraph" w:styleId="Footer">
    <w:name w:val="footer"/>
    <w:basedOn w:val="Normal"/>
    <w:link w:val="FooterChar"/>
    <w:uiPriority w:val="99"/>
    <w:rsid w:val="0065471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5471A"/>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753356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TotalTime>
  <Pages>6</Pages>
  <Words>2151</Words>
  <Characters>12261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c:creator>
  <cp:keywords/>
  <dc:description/>
  <cp:lastModifiedBy>User</cp:lastModifiedBy>
  <cp:revision>8</cp:revision>
  <dcterms:created xsi:type="dcterms:W3CDTF">2015-10-07T15:07:00Z</dcterms:created>
  <dcterms:modified xsi:type="dcterms:W3CDTF">2016-04-05T02:46:00Z</dcterms:modified>
</cp:coreProperties>
</file>